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4626" w14:textId="10FA670A" w:rsidR="00677C9F" w:rsidRPr="00207615" w:rsidRDefault="00677C9F" w:rsidP="00677C9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8A3750">
        <w:rPr>
          <w:rFonts w:cs="Arial"/>
          <w:sz w:val="24"/>
          <w:szCs w:val="24"/>
        </w:rPr>
        <w:t>20906</w:t>
      </w:r>
    </w:p>
    <w:p w14:paraId="6222FD04" w14:textId="77777777" w:rsidR="00677C9F" w:rsidRPr="00C51EC1" w:rsidRDefault="00677C9F" w:rsidP="00677C9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Chicago, US, Nov 13 – 17,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773C0CA2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F0087">
        <w:rPr>
          <w:rFonts w:ascii="Arial" w:hAnsi="Arial"/>
          <w:sz w:val="24"/>
          <w:lang w:val="en-US"/>
        </w:rPr>
        <w:t>8</w:t>
      </w:r>
      <w:r w:rsidR="00F552C4" w:rsidRPr="00D93850">
        <w:rPr>
          <w:rFonts w:ascii="Arial" w:hAnsi="Arial"/>
          <w:sz w:val="24"/>
          <w:lang w:val="en-US"/>
        </w:rPr>
        <w:t>.</w:t>
      </w:r>
      <w:r w:rsidR="00DA7D2E">
        <w:rPr>
          <w:rFonts w:ascii="Arial" w:hAnsi="Arial"/>
          <w:sz w:val="24"/>
          <w:lang w:val="en-US"/>
        </w:rPr>
        <w:t>9</w:t>
      </w:r>
      <w:r w:rsidR="000C3596" w:rsidRPr="00D93850">
        <w:rPr>
          <w:rFonts w:ascii="Arial" w:hAnsi="Arial"/>
          <w:sz w:val="24"/>
          <w:lang w:val="en-US"/>
        </w:rPr>
        <w:t>.</w:t>
      </w:r>
      <w:r w:rsidR="008A3750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6BE580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E5A0A">
        <w:rPr>
          <w:rFonts w:ascii="Arial" w:hAnsi="Arial"/>
          <w:sz w:val="24"/>
          <w:lang w:val="en-US"/>
        </w:rPr>
        <w:t>Scope of RRM performance</w:t>
      </w:r>
      <w:r w:rsidR="00C64500">
        <w:rPr>
          <w:rFonts w:ascii="Arial" w:hAnsi="Arial"/>
          <w:sz w:val="24"/>
          <w:lang w:val="en-US"/>
        </w:rPr>
        <w:t xml:space="preserve"> </w:t>
      </w:r>
      <w:r w:rsidR="006E5A0A">
        <w:rPr>
          <w:rFonts w:ascii="Arial" w:hAnsi="Arial"/>
          <w:sz w:val="24"/>
          <w:lang w:val="en-US"/>
        </w:rPr>
        <w:t>requir</w:t>
      </w:r>
      <w:r w:rsidR="00603BE6">
        <w:rPr>
          <w:rFonts w:ascii="Arial" w:hAnsi="Arial"/>
          <w:sz w:val="24"/>
          <w:lang w:val="en-US"/>
        </w:rPr>
        <w:t>ements</w:t>
      </w:r>
      <w:r w:rsidR="0022165A">
        <w:rPr>
          <w:rFonts w:ascii="Arial" w:hAnsi="Arial"/>
          <w:sz w:val="24"/>
          <w:lang w:val="en-US"/>
        </w:rPr>
        <w:t xml:space="preserve"> </w:t>
      </w:r>
      <w:r w:rsidR="001E49CA">
        <w:rPr>
          <w:rFonts w:ascii="Arial" w:hAnsi="Arial"/>
          <w:sz w:val="24"/>
          <w:lang w:val="en-US"/>
        </w:rPr>
        <w:t xml:space="preserve">for </w:t>
      </w:r>
      <w:r w:rsidR="0025238C">
        <w:rPr>
          <w:rFonts w:ascii="Arial" w:hAnsi="Arial"/>
          <w:sz w:val="24"/>
          <w:lang w:val="en-US"/>
        </w:rPr>
        <w:t>pre-configured MG</w:t>
      </w:r>
      <w:r w:rsidR="006E5A0A">
        <w:rPr>
          <w:rFonts w:ascii="Arial" w:hAnsi="Arial"/>
          <w:sz w:val="24"/>
          <w:lang w:val="en-US"/>
        </w:rPr>
        <w:t>, concurrent</w:t>
      </w:r>
      <w:r w:rsidR="0025238C">
        <w:rPr>
          <w:rFonts w:ascii="Arial" w:hAnsi="Arial"/>
          <w:sz w:val="24"/>
          <w:lang w:val="en-US"/>
        </w:rPr>
        <w:t xml:space="preserve"> MG</w:t>
      </w:r>
      <w:r w:rsidR="006E5A0A">
        <w:rPr>
          <w:rFonts w:ascii="Arial" w:hAnsi="Arial"/>
          <w:sz w:val="24"/>
          <w:lang w:val="en-US"/>
        </w:rPr>
        <w:t xml:space="preserve"> and NCSG</w:t>
      </w:r>
    </w:p>
    <w:p w14:paraId="22278769" w14:textId="1E5B6F1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45B9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3B2D7922" w14:textId="60D0C99B" w:rsidR="00207783" w:rsidRPr="008C75A4" w:rsidRDefault="00A10890" w:rsidP="00AF2FC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1E49CA">
        <w:rPr>
          <w:sz w:val="22"/>
          <w:szCs w:val="22"/>
          <w:lang w:val="en-US"/>
        </w:rPr>
        <w:t>will start discussing joint RRM performance requirements for pre-configured MG, concurrent MG and NCSG</w:t>
      </w:r>
      <w:r w:rsidR="00D12736">
        <w:rPr>
          <w:sz w:val="22"/>
          <w:szCs w:val="22"/>
          <w:lang w:val="en-US"/>
        </w:rPr>
        <w:t xml:space="preserve"> in Rel-18</w:t>
      </w:r>
      <w:r w:rsidR="00537C42">
        <w:rPr>
          <w:sz w:val="22"/>
          <w:szCs w:val="22"/>
          <w:lang w:val="en-US"/>
        </w:rPr>
        <w:t>.</w:t>
      </w:r>
      <w:r w:rsidR="00D12736">
        <w:rPr>
          <w:sz w:val="22"/>
          <w:szCs w:val="22"/>
          <w:lang w:val="en-US"/>
        </w:rPr>
        <w:t xml:space="preserve"> </w:t>
      </w:r>
      <w:r w:rsidR="005A153F"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="005A153F" w:rsidRPr="004D4A87">
        <w:rPr>
          <w:sz w:val="22"/>
          <w:szCs w:val="22"/>
          <w:lang w:val="en-US"/>
        </w:rPr>
        <w:t xml:space="preserve">paper,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D12736">
        <w:rPr>
          <w:sz w:val="22"/>
          <w:szCs w:val="22"/>
          <w:lang w:val="en-US"/>
        </w:rPr>
        <w:t>on test</w:t>
      </w:r>
      <w:r w:rsidR="00A96C40">
        <w:rPr>
          <w:sz w:val="22"/>
          <w:szCs w:val="22"/>
          <w:lang w:val="en-US"/>
        </w:rPr>
        <w:t xml:space="preserve"> scope</w:t>
      </w:r>
      <w:r w:rsidR="00D12736">
        <w:rPr>
          <w:sz w:val="22"/>
          <w:szCs w:val="22"/>
          <w:lang w:val="en-US"/>
        </w:rPr>
        <w:t xml:space="preserve"> for this WI</w:t>
      </w:r>
      <w:r w:rsidR="005D1FDF">
        <w:rPr>
          <w:sz w:val="22"/>
          <w:szCs w:val="22"/>
          <w:lang w:val="en-US"/>
        </w:rPr>
        <w:t>.</w:t>
      </w:r>
    </w:p>
    <w:p w14:paraId="66F52773" w14:textId="2E6C174A" w:rsidR="00B63D61" w:rsidRDefault="008C75A4" w:rsidP="00B63D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5FA9CD5" w14:textId="1AC1F49D" w:rsidR="00CA6496" w:rsidRPr="00CA6496" w:rsidRDefault="00DC59B3" w:rsidP="00CA6496">
      <w:pPr>
        <w:pStyle w:val="Heading2"/>
      </w:pPr>
      <w:r w:rsidRPr="00FF15BA">
        <w:rPr>
          <w:lang w:val="en-US"/>
        </w:rPr>
        <w:t xml:space="preserve"> </w:t>
      </w:r>
      <w:r w:rsidR="00355555">
        <w:t>Test cases for Case 1</w:t>
      </w:r>
    </w:p>
    <w:p w14:paraId="2C36D9F9" w14:textId="1555DDEE" w:rsidR="00376F7E" w:rsidRPr="008240D1" w:rsidRDefault="00376F7E" w:rsidP="00376F7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Observation</w:t>
      </w:r>
      <w:r>
        <w:rPr>
          <w:rFonts w:eastAsia="PMingLiU"/>
          <w:b/>
          <w:bCs/>
          <w:sz w:val="22"/>
          <w:szCs w:val="22"/>
          <w:lang w:eastAsia="zh-TW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1</w:t>
      </w:r>
      <w:r>
        <w:rPr>
          <w:rFonts w:eastAsia="PMingLiU"/>
          <w:b/>
          <w:bCs/>
          <w:sz w:val="22"/>
          <w:szCs w:val="22"/>
          <w:lang w:eastAsia="zh-TW"/>
        </w:rPr>
        <w:t>: Test cases for Rel-17 concurrent MG and</w:t>
      </w:r>
      <w:r>
        <w:rPr>
          <w:rFonts w:eastAsia="PMingLiU"/>
          <w:b/>
          <w:bCs/>
          <w:sz w:val="22"/>
          <w:szCs w:val="22"/>
          <w:lang w:eastAsia="zh-TW"/>
        </w:rPr>
        <w:t xml:space="preserve"> Rel-17 pre-configured MG</w:t>
      </w:r>
      <w:r>
        <w:rPr>
          <w:rFonts w:eastAsia="PMingLiU"/>
          <w:b/>
          <w:bCs/>
          <w:sz w:val="22"/>
          <w:szCs w:val="22"/>
          <w:lang w:eastAsia="zh-TW"/>
        </w:rPr>
        <w:t xml:space="preserve"> may be used as a baseline</w:t>
      </w:r>
      <w:r w:rsidR="00307BB8">
        <w:rPr>
          <w:rFonts w:eastAsia="PMingLiU"/>
          <w:b/>
          <w:bCs/>
          <w:sz w:val="22"/>
          <w:szCs w:val="22"/>
          <w:lang w:eastAsia="zh-TW"/>
        </w:rPr>
        <w:t xml:space="preserve"> for Case 1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07484662" w14:textId="6778D2F4" w:rsidR="0043396B" w:rsidRDefault="00661C23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>Proposal</w:t>
      </w:r>
      <w:r w:rsidR="00F60906">
        <w:rPr>
          <w:b/>
          <w:bCs/>
          <w:sz w:val="22"/>
          <w:szCs w:val="22"/>
          <w:lang w:eastAsia="zh-CN"/>
        </w:rPr>
        <w:t xml:space="preserve"> </w:t>
      </w:r>
      <w:r w:rsidR="004F69A1">
        <w:rPr>
          <w:b/>
          <w:bCs/>
          <w:sz w:val="22"/>
          <w:szCs w:val="22"/>
          <w:lang w:eastAsia="zh-CN"/>
        </w:rPr>
        <w:t>1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 w:rsidR="00D06F42">
        <w:rPr>
          <w:rFonts w:eastAsia="PMingLiU"/>
          <w:b/>
          <w:bCs/>
          <w:sz w:val="22"/>
          <w:szCs w:val="22"/>
          <w:lang w:eastAsia="zh-TW"/>
        </w:rPr>
        <w:t>Prioritize testing T</w:t>
      </w:r>
      <w:r w:rsidR="00F2658C">
        <w:rPr>
          <w:rFonts w:eastAsia="PMingLiU"/>
          <w:b/>
          <w:bCs/>
          <w:sz w:val="22"/>
          <w:szCs w:val="22"/>
          <w:lang w:eastAsia="zh-TW"/>
        </w:rPr>
        <w:t>ype-2 + Pre-M</w:t>
      </w:r>
      <w:r w:rsidR="006D47E2">
        <w:rPr>
          <w:rFonts w:eastAsia="PMingLiU"/>
          <w:b/>
          <w:bCs/>
          <w:sz w:val="22"/>
          <w:szCs w:val="22"/>
          <w:lang w:eastAsia="zh-TW"/>
        </w:rPr>
        <w:t>G.</w:t>
      </w:r>
    </w:p>
    <w:p w14:paraId="5AAF6650" w14:textId="77777777" w:rsidR="005B40DE" w:rsidRDefault="006D47E2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2: 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If </w:t>
      </w:r>
      <w:r>
        <w:rPr>
          <w:rFonts w:eastAsia="PMingLiU"/>
          <w:b/>
          <w:bCs/>
          <w:sz w:val="22"/>
          <w:szCs w:val="22"/>
          <w:lang w:eastAsia="zh-TW"/>
        </w:rPr>
        <w:t xml:space="preserve">Pre-MG + Pre-MG 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is tested, </w:t>
      </w:r>
      <w:r w:rsidR="00EB5D89">
        <w:rPr>
          <w:rFonts w:eastAsia="PMingLiU"/>
          <w:b/>
          <w:bCs/>
          <w:sz w:val="22"/>
          <w:szCs w:val="22"/>
          <w:lang w:eastAsia="zh-TW"/>
        </w:rPr>
        <w:t>prioritize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 test scenario</w:t>
      </w:r>
      <w:r w:rsidR="00104B31">
        <w:rPr>
          <w:rFonts w:eastAsia="PMingLiU"/>
          <w:b/>
          <w:bCs/>
          <w:sz w:val="22"/>
          <w:szCs w:val="22"/>
          <w:lang w:eastAsia="zh-TW"/>
        </w:rPr>
        <w:t>s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without dynamic collisions.</w:t>
      </w:r>
    </w:p>
    <w:p w14:paraId="730B8974" w14:textId="0BFC4145" w:rsidR="0043396B" w:rsidRDefault="0043396B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Proposal 3: Deprioritize test</w:t>
      </w:r>
      <w:r w:rsidR="00172252">
        <w:rPr>
          <w:rFonts w:eastAsia="PMingLiU"/>
          <w:b/>
          <w:bCs/>
          <w:sz w:val="22"/>
          <w:szCs w:val="22"/>
          <w:lang w:eastAsia="zh-TW"/>
        </w:rPr>
        <w:t xml:space="preserve"> scenarios with dynamic collisions.</w:t>
      </w:r>
    </w:p>
    <w:p w14:paraId="2D8437FB" w14:textId="0397DF32" w:rsidR="006177B1" w:rsidRDefault="005B40DE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172252">
        <w:rPr>
          <w:rFonts w:eastAsia="PMingLiU"/>
          <w:b/>
          <w:bCs/>
          <w:sz w:val="22"/>
          <w:szCs w:val="22"/>
          <w:lang w:eastAsia="zh-TW"/>
        </w:rPr>
        <w:t>4</w:t>
      </w:r>
      <w:r>
        <w:rPr>
          <w:rFonts w:eastAsia="PMingLiU"/>
          <w:b/>
          <w:bCs/>
          <w:sz w:val="22"/>
          <w:szCs w:val="22"/>
          <w:lang w:eastAsia="zh-TW"/>
        </w:rPr>
        <w:t>: If dynamic collisions are tested, test</w:t>
      </w:r>
      <w:r w:rsidR="00832665">
        <w:rPr>
          <w:rFonts w:eastAsia="PMingLiU"/>
          <w:b/>
          <w:bCs/>
          <w:sz w:val="22"/>
          <w:szCs w:val="22"/>
          <w:lang w:eastAsia="zh-TW"/>
        </w:rPr>
        <w:t xml:space="preserve"> them with Type-2 + Pre-MG.</w:t>
      </w:r>
      <w:r w:rsidR="00F2658C">
        <w:rPr>
          <w:rFonts w:eastAsia="PMingLiU"/>
          <w:b/>
          <w:bCs/>
          <w:sz w:val="22"/>
          <w:szCs w:val="22"/>
          <w:lang w:eastAsia="zh-TW"/>
        </w:rPr>
        <w:t xml:space="preserve"> </w:t>
      </w:r>
    </w:p>
    <w:p w14:paraId="2DA7603F" w14:textId="0732CB6D" w:rsidR="00081129" w:rsidRDefault="00F927EB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827278">
        <w:rPr>
          <w:rFonts w:eastAsia="PMingLiU"/>
          <w:b/>
          <w:bCs/>
          <w:sz w:val="22"/>
          <w:szCs w:val="22"/>
          <w:lang w:eastAsia="zh-TW"/>
        </w:rPr>
        <w:t xml:space="preserve">5: </w:t>
      </w:r>
      <w:r w:rsidR="003A0C62">
        <w:rPr>
          <w:rFonts w:eastAsia="PMingLiU"/>
          <w:b/>
          <w:bCs/>
          <w:sz w:val="22"/>
          <w:szCs w:val="22"/>
          <w:lang w:eastAsia="zh-TW"/>
        </w:rPr>
        <w:t>Configure only</w:t>
      </w:r>
      <w:r w:rsidR="00827278">
        <w:rPr>
          <w:rFonts w:eastAsia="PMingLiU"/>
          <w:b/>
          <w:bCs/>
          <w:sz w:val="22"/>
          <w:szCs w:val="22"/>
          <w:lang w:eastAsia="zh-TW"/>
        </w:rPr>
        <w:t xml:space="preserve"> two MGs in each test case.</w:t>
      </w:r>
    </w:p>
    <w:p w14:paraId="09136946" w14:textId="6D733C30" w:rsidR="00CD5D4E" w:rsidRDefault="00CD5D4E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6: </w:t>
      </w:r>
      <w:r w:rsidR="00B847E3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</w:t>
      </w:r>
      <w:r w:rsidR="00C21EB5">
        <w:rPr>
          <w:rFonts w:eastAsia="PMingLiU"/>
          <w:b/>
          <w:bCs/>
          <w:sz w:val="22"/>
          <w:szCs w:val="22"/>
          <w:lang w:eastAsia="zh-TW"/>
        </w:rPr>
        <w:t xml:space="preserve"> for Rel-17 concurrent MG and Rel-17 pre-configured MG </w:t>
      </w:r>
      <w:r w:rsidR="0003145C">
        <w:rPr>
          <w:rFonts w:eastAsia="PMingLiU"/>
          <w:b/>
          <w:bCs/>
          <w:sz w:val="22"/>
          <w:szCs w:val="22"/>
          <w:lang w:eastAsia="zh-TW"/>
        </w:rPr>
        <w:t xml:space="preserve">test cases for a UE that passes the </w:t>
      </w:r>
      <w:r w:rsidR="00672ED6">
        <w:rPr>
          <w:rFonts w:eastAsia="PMingLiU"/>
          <w:b/>
          <w:bCs/>
          <w:sz w:val="22"/>
          <w:szCs w:val="22"/>
          <w:lang w:eastAsia="zh-TW"/>
        </w:rPr>
        <w:t>Rel-18</w:t>
      </w:r>
      <w:r w:rsidR="0003145C">
        <w:rPr>
          <w:rFonts w:eastAsia="PMingLiU"/>
          <w:b/>
          <w:bCs/>
          <w:sz w:val="22"/>
          <w:szCs w:val="22"/>
          <w:lang w:eastAsia="zh-TW"/>
        </w:rPr>
        <w:t xml:space="preserve"> Case 1 test cases.</w:t>
      </w:r>
    </w:p>
    <w:p w14:paraId="09241287" w14:textId="54751F19" w:rsidR="00081129" w:rsidRDefault="00081129">
      <w:pPr>
        <w:pStyle w:val="Heading2"/>
      </w:pPr>
      <w:r>
        <w:t>Test cases for Case 2</w:t>
      </w:r>
    </w:p>
    <w:p w14:paraId="23EB2953" w14:textId="068F05C4" w:rsidR="00376F7E" w:rsidRPr="008240D1" w:rsidRDefault="00376F7E" w:rsidP="00376F7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Observation </w:t>
      </w:r>
      <w:r>
        <w:rPr>
          <w:rFonts w:eastAsia="PMingLiU"/>
          <w:b/>
          <w:bCs/>
          <w:sz w:val="22"/>
          <w:szCs w:val="22"/>
          <w:lang w:eastAsia="zh-TW"/>
        </w:rPr>
        <w:t>2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Test cases for Rel-17 concurrent MG and Rel-17 </w:t>
      </w:r>
      <w:r>
        <w:rPr>
          <w:rFonts w:eastAsia="PMingLiU"/>
          <w:b/>
          <w:bCs/>
          <w:sz w:val="22"/>
          <w:szCs w:val="22"/>
          <w:lang w:eastAsia="zh-TW"/>
        </w:rPr>
        <w:t>NCS</w:t>
      </w:r>
      <w:r>
        <w:rPr>
          <w:rFonts w:eastAsia="PMingLiU"/>
          <w:b/>
          <w:bCs/>
          <w:sz w:val="22"/>
          <w:szCs w:val="22"/>
          <w:lang w:eastAsia="zh-TW"/>
        </w:rPr>
        <w:t>G may be used as a baseline</w:t>
      </w:r>
      <w:r w:rsidR="00307BB8">
        <w:rPr>
          <w:rFonts w:eastAsia="PMingLiU"/>
          <w:b/>
          <w:bCs/>
          <w:sz w:val="22"/>
          <w:szCs w:val="22"/>
          <w:lang w:eastAsia="zh-TW"/>
        </w:rPr>
        <w:t xml:space="preserve"> for Case 2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7F414CFA" w14:textId="615ACE95" w:rsidR="006248D7" w:rsidRDefault="006248D7" w:rsidP="006248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2119BD">
        <w:rPr>
          <w:b/>
          <w:bCs/>
          <w:sz w:val="22"/>
          <w:szCs w:val="22"/>
          <w:lang w:eastAsia="zh-CN"/>
        </w:rPr>
        <w:t>7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 xml:space="preserve">Prioritize testing </w:t>
      </w:r>
      <w:r w:rsidR="00962311">
        <w:rPr>
          <w:rFonts w:eastAsia="PMingLiU"/>
          <w:b/>
          <w:bCs/>
          <w:sz w:val="22"/>
          <w:szCs w:val="22"/>
          <w:lang w:eastAsia="zh-TW"/>
        </w:rPr>
        <w:t>NCSG</w:t>
      </w:r>
      <w:r>
        <w:rPr>
          <w:rFonts w:eastAsia="PMingLiU"/>
          <w:b/>
          <w:bCs/>
          <w:sz w:val="22"/>
          <w:szCs w:val="22"/>
          <w:lang w:eastAsia="zh-TW"/>
        </w:rPr>
        <w:t xml:space="preserve"> + Pre-MG.</w:t>
      </w:r>
    </w:p>
    <w:p w14:paraId="761A2FBD" w14:textId="5F02D07E" w:rsidR="006248D7" w:rsidRDefault="006248D7" w:rsidP="006248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2119BD">
        <w:rPr>
          <w:rFonts w:eastAsia="PMingLiU"/>
          <w:b/>
          <w:bCs/>
          <w:sz w:val="22"/>
          <w:szCs w:val="22"/>
          <w:lang w:eastAsia="zh-TW"/>
        </w:rPr>
        <w:t>8</w:t>
      </w:r>
      <w:r>
        <w:rPr>
          <w:rFonts w:eastAsia="PMingLiU"/>
          <w:b/>
          <w:bCs/>
          <w:sz w:val="22"/>
          <w:szCs w:val="22"/>
          <w:lang w:eastAsia="zh-TW"/>
        </w:rPr>
        <w:t>: Configure only two MGs in each test case.</w:t>
      </w:r>
    </w:p>
    <w:p w14:paraId="6E7DF6CA" w14:textId="1AA1AD18" w:rsidR="0003145C" w:rsidRDefault="0003145C" w:rsidP="0003145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2119BD">
        <w:rPr>
          <w:rFonts w:eastAsia="PMingLiU"/>
          <w:b/>
          <w:bCs/>
          <w:sz w:val="22"/>
          <w:szCs w:val="22"/>
          <w:lang w:eastAsia="zh-TW"/>
        </w:rPr>
        <w:t>9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</w:t>
      </w:r>
      <w:r w:rsidR="00804BBC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 for Rel-17 concurrent MG and Rel-17 </w:t>
      </w:r>
      <w:r>
        <w:rPr>
          <w:rFonts w:eastAsia="PMingLiU"/>
          <w:b/>
          <w:bCs/>
          <w:sz w:val="22"/>
          <w:szCs w:val="22"/>
          <w:lang w:eastAsia="zh-TW"/>
        </w:rPr>
        <w:t>N</w:t>
      </w:r>
      <w:r w:rsidR="00672ED6">
        <w:rPr>
          <w:rFonts w:eastAsia="PMingLiU"/>
          <w:b/>
          <w:bCs/>
          <w:sz w:val="22"/>
          <w:szCs w:val="22"/>
          <w:lang w:eastAsia="zh-TW"/>
        </w:rPr>
        <w:t>CS</w:t>
      </w:r>
      <w:r>
        <w:rPr>
          <w:rFonts w:eastAsia="PMingLiU"/>
          <w:b/>
          <w:bCs/>
          <w:sz w:val="22"/>
          <w:szCs w:val="22"/>
          <w:lang w:eastAsia="zh-TW"/>
        </w:rPr>
        <w:t xml:space="preserve">G test cases for a UE that passes the </w:t>
      </w:r>
      <w:r w:rsidR="00672ED6">
        <w:rPr>
          <w:rFonts w:eastAsia="PMingLiU"/>
          <w:b/>
          <w:bCs/>
          <w:sz w:val="22"/>
          <w:szCs w:val="22"/>
          <w:lang w:eastAsia="zh-TW"/>
        </w:rPr>
        <w:t>Rel-18</w:t>
      </w:r>
      <w:r>
        <w:rPr>
          <w:rFonts w:eastAsia="PMingLiU"/>
          <w:b/>
          <w:bCs/>
          <w:sz w:val="22"/>
          <w:szCs w:val="22"/>
          <w:lang w:eastAsia="zh-TW"/>
        </w:rPr>
        <w:t xml:space="preserve"> Case </w:t>
      </w:r>
      <w:r w:rsidR="00672ED6">
        <w:rPr>
          <w:rFonts w:eastAsia="PMingLiU"/>
          <w:b/>
          <w:bCs/>
          <w:sz w:val="22"/>
          <w:szCs w:val="22"/>
          <w:lang w:eastAsia="zh-TW"/>
        </w:rPr>
        <w:t>2</w:t>
      </w:r>
      <w:r>
        <w:rPr>
          <w:rFonts w:eastAsia="PMingLiU"/>
          <w:b/>
          <w:bCs/>
          <w:sz w:val="22"/>
          <w:szCs w:val="22"/>
          <w:lang w:eastAsia="zh-TW"/>
        </w:rPr>
        <w:t xml:space="preserve"> test cases.</w:t>
      </w:r>
    </w:p>
    <w:p w14:paraId="69D3695D" w14:textId="77777777" w:rsidR="0003145C" w:rsidRDefault="0003145C" w:rsidP="006248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</w:p>
    <w:p w14:paraId="319FC785" w14:textId="77777777" w:rsidR="00D143EE" w:rsidRDefault="00D143EE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76CBD1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5B3FC492" w14:textId="05DF3562" w:rsidR="002119BD" w:rsidRPr="008240D1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Observation 1: Test cases for Rel-17 concurrent MG and Rel-17 pre-configured MG may be used as a baseline</w:t>
      </w:r>
      <w:r w:rsidR="00307BB8">
        <w:rPr>
          <w:rFonts w:eastAsia="PMingLiU"/>
          <w:b/>
          <w:bCs/>
          <w:sz w:val="22"/>
          <w:szCs w:val="22"/>
          <w:lang w:eastAsia="zh-TW"/>
        </w:rPr>
        <w:t xml:space="preserve"> for Case 1</w:t>
      </w:r>
      <w:r w:rsidR="00804BBC">
        <w:rPr>
          <w:rFonts w:eastAsia="PMingLiU"/>
          <w:b/>
          <w:bCs/>
          <w:sz w:val="22"/>
          <w:szCs w:val="22"/>
          <w:lang w:eastAsia="zh-TW"/>
        </w:rPr>
        <w:t xml:space="preserve">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3864FA88" w14:textId="7777777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>Proposal 1: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Prioritize testing Type-2 + Pre-MG.</w:t>
      </w:r>
    </w:p>
    <w:p w14:paraId="14EBFB57" w14:textId="7777777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Proposal 2: If Pre-MG + Pre-MG is tested, prioritize test scenarios without dynamic collisions.</w:t>
      </w:r>
    </w:p>
    <w:p w14:paraId="3C15FA78" w14:textId="7777777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Proposal 3: Deprioritize test scenarios with dynamic collisions.</w:t>
      </w:r>
    </w:p>
    <w:p w14:paraId="32369A79" w14:textId="7777777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4: If dynamic collisions are tested, test them with Type-2 + Pre-MG. </w:t>
      </w:r>
    </w:p>
    <w:p w14:paraId="73D0D55E" w14:textId="7777777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Proposal 5: Configure only two MGs in each test case.</w:t>
      </w:r>
    </w:p>
    <w:p w14:paraId="2D9666F1" w14:textId="5530094C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6: </w:t>
      </w:r>
      <w:r w:rsidR="00B847E3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 for Rel-17 concurrent MG and Rel-17 pre-configured MG test cases for a UE that passes the Rel-18 Case 1 test cases.</w:t>
      </w:r>
    </w:p>
    <w:p w14:paraId="778C2298" w14:textId="30013660" w:rsidR="002119BD" w:rsidRPr="008240D1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Observation 2: Test cases for Rel-17 concurrent MG and Rel-17 NCSG may be used as a baseline</w:t>
      </w:r>
      <w:r w:rsidR="00804BBC">
        <w:rPr>
          <w:rFonts w:eastAsia="PMingLiU"/>
          <w:b/>
          <w:bCs/>
          <w:sz w:val="22"/>
          <w:szCs w:val="22"/>
          <w:lang w:eastAsia="zh-TW"/>
        </w:rPr>
        <w:t xml:space="preserve"> for Case 2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56180E9D" w14:textId="7777777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>Proposal 7: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Prioritize testing NCSG + Pre-MG.</w:t>
      </w:r>
    </w:p>
    <w:p w14:paraId="73F57E5D" w14:textId="7777777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Proposal 8: Configure only two MGs in each test case.</w:t>
      </w:r>
    </w:p>
    <w:p w14:paraId="298E82E1" w14:textId="66C4187B" w:rsidR="002119BD" w:rsidRPr="00804BBC" w:rsidRDefault="002119BD" w:rsidP="00804B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9: </w:t>
      </w:r>
      <w:r w:rsidR="00B847E3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 for Rel-17 concurrent MG and Rel-17 NCSG test cases for a UE that passes the Rel-18 Case 2 test cases.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7A8073E" w14:textId="5390BFB7" w:rsidR="00E32474" w:rsidRDefault="00E32474" w:rsidP="00E32474">
      <w:pPr>
        <w:rPr>
          <w:sz w:val="22"/>
          <w:szCs w:val="22"/>
          <w:lang w:val="en-US"/>
        </w:rPr>
      </w:pPr>
      <w:r w:rsidRPr="005B00B0">
        <w:rPr>
          <w:sz w:val="22"/>
          <w:szCs w:val="22"/>
          <w:lang w:val="en-US"/>
        </w:rPr>
        <w:t>[</w:t>
      </w:r>
      <w:r w:rsidR="009862F8">
        <w:rPr>
          <w:sz w:val="22"/>
          <w:szCs w:val="22"/>
          <w:lang w:val="en-US"/>
        </w:rPr>
        <w:t>1</w:t>
      </w:r>
      <w:r w:rsidRPr="005B00B0">
        <w:rPr>
          <w:sz w:val="22"/>
          <w:szCs w:val="22"/>
          <w:lang w:val="en-US"/>
        </w:rPr>
        <w:t xml:space="preserve">] RP-232440, </w:t>
      </w:r>
      <w:r w:rsidRPr="005B00B0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5B00B0">
        <w:rPr>
          <w:sz w:val="22"/>
          <w:szCs w:val="22"/>
          <w:lang w:val="en-US"/>
        </w:rPr>
        <w:t>,</w:t>
      </w:r>
      <w:r w:rsidRPr="005B00B0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5B00B0">
        <w:rPr>
          <w:sz w:val="22"/>
          <w:szCs w:val="22"/>
          <w:lang w:val="en-US"/>
        </w:rPr>
        <w:t>RAN#101.</w:t>
      </w:r>
    </w:p>
    <w:p w14:paraId="3B175259" w14:textId="1F8DB2CF" w:rsidR="009862F8" w:rsidRDefault="009862F8" w:rsidP="009862F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] R4-2317305, </w:t>
      </w:r>
      <w:r w:rsidRPr="009509AF">
        <w:rPr>
          <w:sz w:val="22"/>
          <w:szCs w:val="22"/>
          <w:u w:val="single"/>
          <w:lang w:val="en-US"/>
        </w:rPr>
        <w:t>WF on NR_MG_enh2_part1</w:t>
      </w:r>
      <w:r>
        <w:rPr>
          <w:sz w:val="22"/>
          <w:szCs w:val="22"/>
          <w:lang w:val="en-US"/>
        </w:rPr>
        <w:t>, RAN4#108bis</w:t>
      </w:r>
    </w:p>
    <w:p w14:paraId="26D7AD12" w14:textId="77777777" w:rsidR="009862F8" w:rsidRPr="005B00B0" w:rsidRDefault="009862F8" w:rsidP="00E32474">
      <w:pPr>
        <w:rPr>
          <w:sz w:val="22"/>
          <w:szCs w:val="22"/>
          <w:lang w:val="en-US"/>
        </w:rPr>
      </w:pPr>
    </w:p>
    <w:p w14:paraId="498FAB36" w14:textId="77777777" w:rsidR="00E32474" w:rsidRDefault="00E32474" w:rsidP="00F62965">
      <w:pPr>
        <w:rPr>
          <w:sz w:val="22"/>
          <w:szCs w:val="22"/>
          <w:lang w:val="en-US"/>
        </w:rPr>
      </w:pPr>
    </w:p>
    <w:sectPr w:rsidR="00E32474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3AF79" w14:textId="77777777" w:rsidR="00ED26E5" w:rsidRDefault="00ED26E5">
      <w:r>
        <w:separator/>
      </w:r>
    </w:p>
  </w:endnote>
  <w:endnote w:type="continuationSeparator" w:id="0">
    <w:p w14:paraId="3D1BF596" w14:textId="77777777" w:rsidR="00ED26E5" w:rsidRDefault="00ED26E5">
      <w:r>
        <w:continuationSeparator/>
      </w:r>
    </w:p>
  </w:endnote>
  <w:endnote w:type="continuationNotice" w:id="1">
    <w:p w14:paraId="1FB709FE" w14:textId="77777777" w:rsidR="00ED26E5" w:rsidRDefault="00ED26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417FC" w14:textId="77777777" w:rsidR="00ED26E5" w:rsidRDefault="00ED26E5">
      <w:r>
        <w:separator/>
      </w:r>
    </w:p>
  </w:footnote>
  <w:footnote w:type="continuationSeparator" w:id="0">
    <w:p w14:paraId="7F090934" w14:textId="77777777" w:rsidR="00ED26E5" w:rsidRDefault="00ED26E5">
      <w:r>
        <w:continuationSeparator/>
      </w:r>
    </w:p>
  </w:footnote>
  <w:footnote w:type="continuationNotice" w:id="1">
    <w:p w14:paraId="28213E9B" w14:textId="77777777" w:rsidR="00ED26E5" w:rsidRDefault="00ED26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795F6E"/>
    <w:multiLevelType w:val="hybridMultilevel"/>
    <w:tmpl w:val="385E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63D12"/>
    <w:multiLevelType w:val="hybridMultilevel"/>
    <w:tmpl w:val="2EA8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40447"/>
    <w:multiLevelType w:val="hybridMultilevel"/>
    <w:tmpl w:val="D58CDE40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21C82AB4"/>
    <w:multiLevelType w:val="hybridMultilevel"/>
    <w:tmpl w:val="EEE4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15"/>
  </w:num>
  <w:num w:numId="2" w16cid:durableId="622733487">
    <w:abstractNumId w:val="22"/>
  </w:num>
  <w:num w:numId="3" w16cid:durableId="870605650">
    <w:abstractNumId w:val="27"/>
  </w:num>
  <w:num w:numId="4" w16cid:durableId="1820460555">
    <w:abstractNumId w:val="9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23"/>
  </w:num>
  <w:num w:numId="8" w16cid:durableId="1239095525">
    <w:abstractNumId w:val="14"/>
  </w:num>
  <w:num w:numId="9" w16cid:durableId="1311060119">
    <w:abstractNumId w:val="20"/>
  </w:num>
  <w:num w:numId="10" w16cid:durableId="843276780">
    <w:abstractNumId w:val="13"/>
  </w:num>
  <w:num w:numId="11" w16cid:durableId="26609031">
    <w:abstractNumId w:val="25"/>
  </w:num>
  <w:num w:numId="12" w16cid:durableId="1775906518">
    <w:abstractNumId w:val="16"/>
  </w:num>
  <w:num w:numId="13" w16cid:durableId="1979066305">
    <w:abstractNumId w:val="6"/>
  </w:num>
  <w:num w:numId="14" w16cid:durableId="1441873190">
    <w:abstractNumId w:val="19"/>
  </w:num>
  <w:num w:numId="15" w16cid:durableId="1464034721">
    <w:abstractNumId w:val="4"/>
  </w:num>
  <w:num w:numId="16" w16cid:durableId="1298342603">
    <w:abstractNumId w:val="17"/>
  </w:num>
  <w:num w:numId="17" w16cid:durableId="1863206819">
    <w:abstractNumId w:val="24"/>
  </w:num>
  <w:num w:numId="18" w16cid:durableId="1028797510">
    <w:abstractNumId w:val="26"/>
  </w:num>
  <w:num w:numId="19" w16cid:durableId="1511796922">
    <w:abstractNumId w:val="12"/>
  </w:num>
  <w:num w:numId="20" w16cid:durableId="1017390488">
    <w:abstractNumId w:val="21"/>
  </w:num>
  <w:num w:numId="21" w16cid:durableId="1189221840">
    <w:abstractNumId w:val="3"/>
  </w:num>
  <w:num w:numId="22" w16cid:durableId="1546015994">
    <w:abstractNumId w:val="8"/>
  </w:num>
  <w:num w:numId="23" w16cid:durableId="1730810997">
    <w:abstractNumId w:val="11"/>
  </w:num>
  <w:num w:numId="24" w16cid:durableId="1425615340">
    <w:abstractNumId w:val="7"/>
  </w:num>
  <w:num w:numId="25" w16cid:durableId="1128087402">
    <w:abstractNumId w:val="18"/>
  </w:num>
  <w:num w:numId="26" w16cid:durableId="276254682">
    <w:abstractNumId w:val="10"/>
  </w:num>
  <w:num w:numId="27" w16cid:durableId="112287659">
    <w:abstractNumId w:val="2"/>
  </w:num>
  <w:num w:numId="28" w16cid:durableId="162885639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5A4"/>
    <w:rsid w:val="00000833"/>
    <w:rsid w:val="00000910"/>
    <w:rsid w:val="000009EE"/>
    <w:rsid w:val="00000A54"/>
    <w:rsid w:val="00000D98"/>
    <w:rsid w:val="00001021"/>
    <w:rsid w:val="0000152A"/>
    <w:rsid w:val="0000169D"/>
    <w:rsid w:val="00001864"/>
    <w:rsid w:val="000018A0"/>
    <w:rsid w:val="000019A2"/>
    <w:rsid w:val="00001A41"/>
    <w:rsid w:val="00001D61"/>
    <w:rsid w:val="00001E8F"/>
    <w:rsid w:val="00001FFD"/>
    <w:rsid w:val="000021A9"/>
    <w:rsid w:val="000022AE"/>
    <w:rsid w:val="000026A7"/>
    <w:rsid w:val="00002725"/>
    <w:rsid w:val="00002CD1"/>
    <w:rsid w:val="00002E74"/>
    <w:rsid w:val="0000301D"/>
    <w:rsid w:val="000030D4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CE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CFF"/>
    <w:rsid w:val="00022D11"/>
    <w:rsid w:val="00022D76"/>
    <w:rsid w:val="00023553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8A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45C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7D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C68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219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6E4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0F3B"/>
    <w:rsid w:val="000511CD"/>
    <w:rsid w:val="00051539"/>
    <w:rsid w:val="0005161F"/>
    <w:rsid w:val="0005179F"/>
    <w:rsid w:val="000517F2"/>
    <w:rsid w:val="00051970"/>
    <w:rsid w:val="00051A26"/>
    <w:rsid w:val="00051E01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6A2"/>
    <w:rsid w:val="000668FB"/>
    <w:rsid w:val="00066C6E"/>
    <w:rsid w:val="00066DC4"/>
    <w:rsid w:val="00066DCC"/>
    <w:rsid w:val="00066EC0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4D7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29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ABD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82C"/>
    <w:rsid w:val="00092919"/>
    <w:rsid w:val="00092CBB"/>
    <w:rsid w:val="00092DCA"/>
    <w:rsid w:val="000935E6"/>
    <w:rsid w:val="000937A9"/>
    <w:rsid w:val="000937D2"/>
    <w:rsid w:val="00093A17"/>
    <w:rsid w:val="00093B9A"/>
    <w:rsid w:val="000940C0"/>
    <w:rsid w:val="000940D2"/>
    <w:rsid w:val="000941FB"/>
    <w:rsid w:val="00094B65"/>
    <w:rsid w:val="00094C91"/>
    <w:rsid w:val="00094EF3"/>
    <w:rsid w:val="00094F3C"/>
    <w:rsid w:val="00094FFF"/>
    <w:rsid w:val="000952C2"/>
    <w:rsid w:val="00095666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8F0"/>
    <w:rsid w:val="00097968"/>
    <w:rsid w:val="00097B50"/>
    <w:rsid w:val="00097C11"/>
    <w:rsid w:val="00097CC4"/>
    <w:rsid w:val="00097D4A"/>
    <w:rsid w:val="000A023B"/>
    <w:rsid w:val="000A0252"/>
    <w:rsid w:val="000A07DA"/>
    <w:rsid w:val="000A0B23"/>
    <w:rsid w:val="000A0C79"/>
    <w:rsid w:val="000A0D49"/>
    <w:rsid w:val="000A0D80"/>
    <w:rsid w:val="000A0EA7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5FE5"/>
    <w:rsid w:val="000A650B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3B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1D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D9A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8E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1C6"/>
    <w:rsid w:val="000C6228"/>
    <w:rsid w:val="000C6265"/>
    <w:rsid w:val="000C6322"/>
    <w:rsid w:val="000C6414"/>
    <w:rsid w:val="000C6479"/>
    <w:rsid w:val="000C652E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EE3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3F1E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9B0"/>
    <w:rsid w:val="000D7ACE"/>
    <w:rsid w:val="000D7B88"/>
    <w:rsid w:val="000D7FAD"/>
    <w:rsid w:val="000D7FB2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165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4E1C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B52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DF9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CBC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1CFE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4A3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B31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30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5EA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67"/>
    <w:rsid w:val="00112B7F"/>
    <w:rsid w:val="00112F49"/>
    <w:rsid w:val="00112FF4"/>
    <w:rsid w:val="001130C3"/>
    <w:rsid w:val="00113107"/>
    <w:rsid w:val="00113133"/>
    <w:rsid w:val="0011337F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7B"/>
    <w:rsid w:val="00116A90"/>
    <w:rsid w:val="00116D51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962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6B6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BDA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4B2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4FE1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10A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B91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03A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5EE"/>
    <w:rsid w:val="001466CC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1E08"/>
    <w:rsid w:val="00152169"/>
    <w:rsid w:val="0015239C"/>
    <w:rsid w:val="00152983"/>
    <w:rsid w:val="00152A6B"/>
    <w:rsid w:val="00152B07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252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954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97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2F6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0F22"/>
    <w:rsid w:val="0019114E"/>
    <w:rsid w:val="00191566"/>
    <w:rsid w:val="001916F8"/>
    <w:rsid w:val="00191D33"/>
    <w:rsid w:val="00192293"/>
    <w:rsid w:val="001925A9"/>
    <w:rsid w:val="001925D5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45A"/>
    <w:rsid w:val="001945B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46D"/>
    <w:rsid w:val="001966D2"/>
    <w:rsid w:val="00196836"/>
    <w:rsid w:val="00196FDA"/>
    <w:rsid w:val="001971C3"/>
    <w:rsid w:val="001972BE"/>
    <w:rsid w:val="0019779B"/>
    <w:rsid w:val="00197B18"/>
    <w:rsid w:val="00197C64"/>
    <w:rsid w:val="00197D65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236"/>
    <w:rsid w:val="001A3437"/>
    <w:rsid w:val="001A3553"/>
    <w:rsid w:val="001A3AF6"/>
    <w:rsid w:val="001A3F9E"/>
    <w:rsid w:val="001A4024"/>
    <w:rsid w:val="001A488E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8CB"/>
    <w:rsid w:val="001B39EB"/>
    <w:rsid w:val="001B3A40"/>
    <w:rsid w:val="001B3C82"/>
    <w:rsid w:val="001B4017"/>
    <w:rsid w:val="001B4165"/>
    <w:rsid w:val="001B43A4"/>
    <w:rsid w:val="001B4429"/>
    <w:rsid w:val="001B4938"/>
    <w:rsid w:val="001B49C8"/>
    <w:rsid w:val="001B4BBD"/>
    <w:rsid w:val="001B4D69"/>
    <w:rsid w:val="001B4DD5"/>
    <w:rsid w:val="001B4F5F"/>
    <w:rsid w:val="001B4F96"/>
    <w:rsid w:val="001B5267"/>
    <w:rsid w:val="001B53A9"/>
    <w:rsid w:val="001B5808"/>
    <w:rsid w:val="001B5837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663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8B5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25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D8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9C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BF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5F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673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EF9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5F25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BD"/>
    <w:rsid w:val="002119E3"/>
    <w:rsid w:val="00211BBF"/>
    <w:rsid w:val="00211E69"/>
    <w:rsid w:val="00211FCC"/>
    <w:rsid w:val="002121D7"/>
    <w:rsid w:val="002123BB"/>
    <w:rsid w:val="0021273F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69"/>
    <w:rsid w:val="00217A9F"/>
    <w:rsid w:val="0022014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1630"/>
    <w:rsid w:val="00241878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18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38C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42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35"/>
    <w:rsid w:val="0027227B"/>
    <w:rsid w:val="00272289"/>
    <w:rsid w:val="00272411"/>
    <w:rsid w:val="00272474"/>
    <w:rsid w:val="0027276D"/>
    <w:rsid w:val="00272830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4BB"/>
    <w:rsid w:val="00283744"/>
    <w:rsid w:val="00283905"/>
    <w:rsid w:val="00283A36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7B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24D"/>
    <w:rsid w:val="00291427"/>
    <w:rsid w:val="00291895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84F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78"/>
    <w:rsid w:val="002960F3"/>
    <w:rsid w:val="002968C9"/>
    <w:rsid w:val="00296A71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D08"/>
    <w:rsid w:val="00297FEF"/>
    <w:rsid w:val="002A001F"/>
    <w:rsid w:val="002A0163"/>
    <w:rsid w:val="002A02A8"/>
    <w:rsid w:val="002A083B"/>
    <w:rsid w:val="002A0A58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0A6E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3B1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6AD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7C8"/>
    <w:rsid w:val="002D1946"/>
    <w:rsid w:val="002D1974"/>
    <w:rsid w:val="002D1B5F"/>
    <w:rsid w:val="002D1C44"/>
    <w:rsid w:val="002D22C0"/>
    <w:rsid w:val="002D23BA"/>
    <w:rsid w:val="002D23BB"/>
    <w:rsid w:val="002D282D"/>
    <w:rsid w:val="002D2862"/>
    <w:rsid w:val="002D2956"/>
    <w:rsid w:val="002D2ADE"/>
    <w:rsid w:val="002D2F41"/>
    <w:rsid w:val="002D2F64"/>
    <w:rsid w:val="002D2FAB"/>
    <w:rsid w:val="002D31F5"/>
    <w:rsid w:val="002D34E6"/>
    <w:rsid w:val="002D354F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3D"/>
    <w:rsid w:val="002E05A8"/>
    <w:rsid w:val="002E0652"/>
    <w:rsid w:val="002E07BC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E55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6FE7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CF0"/>
    <w:rsid w:val="002F1DB2"/>
    <w:rsid w:val="002F1FBE"/>
    <w:rsid w:val="002F1FD2"/>
    <w:rsid w:val="002F271A"/>
    <w:rsid w:val="002F278A"/>
    <w:rsid w:val="002F2D1F"/>
    <w:rsid w:val="002F2F91"/>
    <w:rsid w:val="002F2FC2"/>
    <w:rsid w:val="002F3024"/>
    <w:rsid w:val="002F3196"/>
    <w:rsid w:val="002F32CF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03"/>
    <w:rsid w:val="0030014B"/>
    <w:rsid w:val="00300427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343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5F9B"/>
    <w:rsid w:val="00306151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BB8"/>
    <w:rsid w:val="00307C34"/>
    <w:rsid w:val="00307D2D"/>
    <w:rsid w:val="00307D50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754"/>
    <w:rsid w:val="00311A25"/>
    <w:rsid w:val="00311AD0"/>
    <w:rsid w:val="00311D14"/>
    <w:rsid w:val="00311D70"/>
    <w:rsid w:val="00311EF9"/>
    <w:rsid w:val="003124BC"/>
    <w:rsid w:val="003126D7"/>
    <w:rsid w:val="00312747"/>
    <w:rsid w:val="0031276B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88A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0DA2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718"/>
    <w:rsid w:val="00322786"/>
    <w:rsid w:val="0032290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261"/>
    <w:rsid w:val="0032629D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34C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75"/>
    <w:rsid w:val="00334088"/>
    <w:rsid w:val="003341E6"/>
    <w:rsid w:val="003343D0"/>
    <w:rsid w:val="00334479"/>
    <w:rsid w:val="003344FC"/>
    <w:rsid w:val="003345BF"/>
    <w:rsid w:val="003346A2"/>
    <w:rsid w:val="0033475F"/>
    <w:rsid w:val="0033477E"/>
    <w:rsid w:val="00334A60"/>
    <w:rsid w:val="00334D59"/>
    <w:rsid w:val="00334D94"/>
    <w:rsid w:val="00334E15"/>
    <w:rsid w:val="00334FD0"/>
    <w:rsid w:val="00335024"/>
    <w:rsid w:val="0033505E"/>
    <w:rsid w:val="003350AD"/>
    <w:rsid w:val="003353B6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7C5"/>
    <w:rsid w:val="00336A6E"/>
    <w:rsid w:val="00336F23"/>
    <w:rsid w:val="00336F9E"/>
    <w:rsid w:val="0033714A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2BD"/>
    <w:rsid w:val="003443B7"/>
    <w:rsid w:val="003444AC"/>
    <w:rsid w:val="003450B1"/>
    <w:rsid w:val="00345287"/>
    <w:rsid w:val="003453FE"/>
    <w:rsid w:val="00345468"/>
    <w:rsid w:val="00345715"/>
    <w:rsid w:val="0034592A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44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096"/>
    <w:rsid w:val="003512AF"/>
    <w:rsid w:val="00351427"/>
    <w:rsid w:val="003514C4"/>
    <w:rsid w:val="0035157B"/>
    <w:rsid w:val="003515A5"/>
    <w:rsid w:val="00351930"/>
    <w:rsid w:val="00351DE8"/>
    <w:rsid w:val="0035214E"/>
    <w:rsid w:val="00352204"/>
    <w:rsid w:val="00352426"/>
    <w:rsid w:val="00352CC3"/>
    <w:rsid w:val="00352FB9"/>
    <w:rsid w:val="003530CC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555"/>
    <w:rsid w:val="00355793"/>
    <w:rsid w:val="0035580C"/>
    <w:rsid w:val="003561C5"/>
    <w:rsid w:val="00356580"/>
    <w:rsid w:val="00356761"/>
    <w:rsid w:val="003567A6"/>
    <w:rsid w:val="00356A8E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0FA5"/>
    <w:rsid w:val="00361011"/>
    <w:rsid w:val="00361026"/>
    <w:rsid w:val="0036109C"/>
    <w:rsid w:val="003611C8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879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3DB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EB2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7E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077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1BE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824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C2F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0A2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80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645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62"/>
    <w:rsid w:val="003A0CCD"/>
    <w:rsid w:val="003A0D40"/>
    <w:rsid w:val="003A0E78"/>
    <w:rsid w:val="003A0F9A"/>
    <w:rsid w:val="003A0FC0"/>
    <w:rsid w:val="003A11BD"/>
    <w:rsid w:val="003A16FE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A3E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634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758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87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B49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57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6A6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180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2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58"/>
    <w:rsid w:val="004039EA"/>
    <w:rsid w:val="00403D23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B1A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06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615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96B"/>
    <w:rsid w:val="00433B2D"/>
    <w:rsid w:val="00433BF1"/>
    <w:rsid w:val="00433C27"/>
    <w:rsid w:val="00433D53"/>
    <w:rsid w:val="00433DAF"/>
    <w:rsid w:val="00433E77"/>
    <w:rsid w:val="00433EEB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38"/>
    <w:rsid w:val="004355B3"/>
    <w:rsid w:val="00435632"/>
    <w:rsid w:val="0043576C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CA8"/>
    <w:rsid w:val="00442E33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6F47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CC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560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FC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1B3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1B1"/>
    <w:rsid w:val="004862C2"/>
    <w:rsid w:val="004862F2"/>
    <w:rsid w:val="004864F3"/>
    <w:rsid w:val="0048659F"/>
    <w:rsid w:val="004867EC"/>
    <w:rsid w:val="004868FE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000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45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0F78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06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0B8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E5A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528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E27"/>
    <w:rsid w:val="004B4F87"/>
    <w:rsid w:val="004B509F"/>
    <w:rsid w:val="004B52B9"/>
    <w:rsid w:val="004B53C6"/>
    <w:rsid w:val="004B5462"/>
    <w:rsid w:val="004B55C6"/>
    <w:rsid w:val="004B55E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D00"/>
    <w:rsid w:val="004B6F86"/>
    <w:rsid w:val="004B7109"/>
    <w:rsid w:val="004B75B7"/>
    <w:rsid w:val="004B75FD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55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12B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D82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4FA2"/>
    <w:rsid w:val="004F5C78"/>
    <w:rsid w:val="004F5D10"/>
    <w:rsid w:val="004F5F28"/>
    <w:rsid w:val="004F6043"/>
    <w:rsid w:val="004F61B6"/>
    <w:rsid w:val="004F640C"/>
    <w:rsid w:val="004F64A3"/>
    <w:rsid w:val="004F65B2"/>
    <w:rsid w:val="004F66AD"/>
    <w:rsid w:val="004F6711"/>
    <w:rsid w:val="004F692F"/>
    <w:rsid w:val="004F69A1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617"/>
    <w:rsid w:val="005028F0"/>
    <w:rsid w:val="00502DDD"/>
    <w:rsid w:val="00502DF4"/>
    <w:rsid w:val="00502EED"/>
    <w:rsid w:val="005030E4"/>
    <w:rsid w:val="005033D1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022"/>
    <w:rsid w:val="005061BC"/>
    <w:rsid w:val="00506222"/>
    <w:rsid w:val="00506231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D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8F5"/>
    <w:rsid w:val="00511973"/>
    <w:rsid w:val="00511C2E"/>
    <w:rsid w:val="005124C0"/>
    <w:rsid w:val="005124F4"/>
    <w:rsid w:val="0051265A"/>
    <w:rsid w:val="0051272D"/>
    <w:rsid w:val="00512ABF"/>
    <w:rsid w:val="00512B9F"/>
    <w:rsid w:val="00512C2D"/>
    <w:rsid w:val="00513169"/>
    <w:rsid w:val="00513435"/>
    <w:rsid w:val="005134E4"/>
    <w:rsid w:val="005136A4"/>
    <w:rsid w:val="00513B3A"/>
    <w:rsid w:val="00513BE4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2C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FF7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834"/>
    <w:rsid w:val="00524A43"/>
    <w:rsid w:val="00524D75"/>
    <w:rsid w:val="00524F17"/>
    <w:rsid w:val="005250C1"/>
    <w:rsid w:val="00525606"/>
    <w:rsid w:val="00525837"/>
    <w:rsid w:val="00525A52"/>
    <w:rsid w:val="00525E31"/>
    <w:rsid w:val="00525E36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CA0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C5F"/>
    <w:rsid w:val="00534E02"/>
    <w:rsid w:val="00535095"/>
    <w:rsid w:val="0053509D"/>
    <w:rsid w:val="005354A6"/>
    <w:rsid w:val="0053589D"/>
    <w:rsid w:val="00535E13"/>
    <w:rsid w:val="00535E89"/>
    <w:rsid w:val="00536162"/>
    <w:rsid w:val="00536190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20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6C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24A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823"/>
    <w:rsid w:val="005719CC"/>
    <w:rsid w:val="00571A0A"/>
    <w:rsid w:val="00571F60"/>
    <w:rsid w:val="0057217B"/>
    <w:rsid w:val="005725AA"/>
    <w:rsid w:val="00572669"/>
    <w:rsid w:val="00572D19"/>
    <w:rsid w:val="00572F7F"/>
    <w:rsid w:val="00572FC7"/>
    <w:rsid w:val="005733A2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304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09"/>
    <w:rsid w:val="00584FA6"/>
    <w:rsid w:val="00585245"/>
    <w:rsid w:val="0058528E"/>
    <w:rsid w:val="005852B6"/>
    <w:rsid w:val="0058533F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A1E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56F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B99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6E4B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A7BD1"/>
    <w:rsid w:val="005B03E7"/>
    <w:rsid w:val="005B0860"/>
    <w:rsid w:val="005B0AF1"/>
    <w:rsid w:val="005B0D7B"/>
    <w:rsid w:val="005B13C1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0DE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CE6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3E0"/>
    <w:rsid w:val="005C249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12B"/>
    <w:rsid w:val="005C5135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C09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404"/>
    <w:rsid w:val="005E05A6"/>
    <w:rsid w:val="005E05BF"/>
    <w:rsid w:val="005E06C4"/>
    <w:rsid w:val="005E0718"/>
    <w:rsid w:val="005E0B1E"/>
    <w:rsid w:val="005E0B65"/>
    <w:rsid w:val="005E0EBB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091"/>
    <w:rsid w:val="005F038D"/>
    <w:rsid w:val="005F03E6"/>
    <w:rsid w:val="005F0418"/>
    <w:rsid w:val="005F0444"/>
    <w:rsid w:val="005F0985"/>
    <w:rsid w:val="005F0BED"/>
    <w:rsid w:val="005F0D56"/>
    <w:rsid w:val="005F0E17"/>
    <w:rsid w:val="005F0F5C"/>
    <w:rsid w:val="005F10D6"/>
    <w:rsid w:val="005F12FE"/>
    <w:rsid w:val="005F14D1"/>
    <w:rsid w:val="005F15A5"/>
    <w:rsid w:val="005F1712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4AB"/>
    <w:rsid w:val="005F5A1D"/>
    <w:rsid w:val="005F5DBD"/>
    <w:rsid w:val="005F5E71"/>
    <w:rsid w:val="005F6063"/>
    <w:rsid w:val="005F612B"/>
    <w:rsid w:val="005F6337"/>
    <w:rsid w:val="005F655A"/>
    <w:rsid w:val="005F70FB"/>
    <w:rsid w:val="005F7468"/>
    <w:rsid w:val="005F74AC"/>
    <w:rsid w:val="005F7566"/>
    <w:rsid w:val="005F767D"/>
    <w:rsid w:val="005F76A4"/>
    <w:rsid w:val="005F779F"/>
    <w:rsid w:val="005F78CC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89B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CAA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303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D6D"/>
    <w:rsid w:val="00615FCD"/>
    <w:rsid w:val="0061611D"/>
    <w:rsid w:val="006162EC"/>
    <w:rsid w:val="0061685D"/>
    <w:rsid w:val="0061696A"/>
    <w:rsid w:val="00616AD2"/>
    <w:rsid w:val="00616BA2"/>
    <w:rsid w:val="00616DDB"/>
    <w:rsid w:val="00616EB3"/>
    <w:rsid w:val="00616EE5"/>
    <w:rsid w:val="0061700B"/>
    <w:rsid w:val="00617035"/>
    <w:rsid w:val="006170F7"/>
    <w:rsid w:val="00617190"/>
    <w:rsid w:val="006173AF"/>
    <w:rsid w:val="006174E0"/>
    <w:rsid w:val="00617570"/>
    <w:rsid w:val="0061769D"/>
    <w:rsid w:val="006177B1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D7"/>
    <w:rsid w:val="006248E8"/>
    <w:rsid w:val="00624B39"/>
    <w:rsid w:val="00624B58"/>
    <w:rsid w:val="00624BCA"/>
    <w:rsid w:val="00624DC3"/>
    <w:rsid w:val="00624E83"/>
    <w:rsid w:val="006251CC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BB6"/>
    <w:rsid w:val="00626CC4"/>
    <w:rsid w:val="00626D59"/>
    <w:rsid w:val="006273BD"/>
    <w:rsid w:val="0062775C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509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3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7A3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7A"/>
    <w:rsid w:val="006443EF"/>
    <w:rsid w:val="00644BAE"/>
    <w:rsid w:val="00644C82"/>
    <w:rsid w:val="00644DB3"/>
    <w:rsid w:val="00644EFB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0DA6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0B0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23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8A9"/>
    <w:rsid w:val="00663D65"/>
    <w:rsid w:val="00663DAF"/>
    <w:rsid w:val="00663DFF"/>
    <w:rsid w:val="00663E55"/>
    <w:rsid w:val="00663E5B"/>
    <w:rsid w:val="00663E64"/>
    <w:rsid w:val="00664286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3CD"/>
    <w:rsid w:val="006666FD"/>
    <w:rsid w:val="00666C64"/>
    <w:rsid w:val="00666D03"/>
    <w:rsid w:val="00666E0F"/>
    <w:rsid w:val="00666F77"/>
    <w:rsid w:val="006670FD"/>
    <w:rsid w:val="0066763C"/>
    <w:rsid w:val="00667671"/>
    <w:rsid w:val="006678FB"/>
    <w:rsid w:val="00667DAA"/>
    <w:rsid w:val="00667EAC"/>
    <w:rsid w:val="00670351"/>
    <w:rsid w:val="006705EB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A4"/>
    <w:rsid w:val="006722CC"/>
    <w:rsid w:val="006722D8"/>
    <w:rsid w:val="0067240C"/>
    <w:rsid w:val="00672444"/>
    <w:rsid w:val="006724D8"/>
    <w:rsid w:val="006726EE"/>
    <w:rsid w:val="00672A85"/>
    <w:rsid w:val="00672E64"/>
    <w:rsid w:val="00672ED6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C9F"/>
    <w:rsid w:val="00677FB7"/>
    <w:rsid w:val="006802CB"/>
    <w:rsid w:val="006804C1"/>
    <w:rsid w:val="00680629"/>
    <w:rsid w:val="00680720"/>
    <w:rsid w:val="00680887"/>
    <w:rsid w:val="006808C8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8C1"/>
    <w:rsid w:val="006819D4"/>
    <w:rsid w:val="00681B13"/>
    <w:rsid w:val="00681B28"/>
    <w:rsid w:val="00681BBE"/>
    <w:rsid w:val="00681D23"/>
    <w:rsid w:val="00682030"/>
    <w:rsid w:val="00682043"/>
    <w:rsid w:val="00682099"/>
    <w:rsid w:val="0068247F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D58"/>
    <w:rsid w:val="00683F7E"/>
    <w:rsid w:val="00684297"/>
    <w:rsid w:val="006843AF"/>
    <w:rsid w:val="00684669"/>
    <w:rsid w:val="00684731"/>
    <w:rsid w:val="006847E0"/>
    <w:rsid w:val="00684860"/>
    <w:rsid w:val="00684CED"/>
    <w:rsid w:val="0068526E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96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2F5"/>
    <w:rsid w:val="006923B0"/>
    <w:rsid w:val="006924C8"/>
    <w:rsid w:val="0069257A"/>
    <w:rsid w:val="00692967"/>
    <w:rsid w:val="00692A4D"/>
    <w:rsid w:val="00692C26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BCC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DD3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1A2"/>
    <w:rsid w:val="006A5467"/>
    <w:rsid w:val="006A549A"/>
    <w:rsid w:val="006A550B"/>
    <w:rsid w:val="006A5D49"/>
    <w:rsid w:val="006A619B"/>
    <w:rsid w:val="006A64C8"/>
    <w:rsid w:val="006A64F9"/>
    <w:rsid w:val="006A6A8E"/>
    <w:rsid w:val="006A6A94"/>
    <w:rsid w:val="006A6B7C"/>
    <w:rsid w:val="006A73E0"/>
    <w:rsid w:val="006A7EBF"/>
    <w:rsid w:val="006A7FF0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A7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5C4"/>
    <w:rsid w:val="006B763A"/>
    <w:rsid w:val="006B76B5"/>
    <w:rsid w:val="006B77EA"/>
    <w:rsid w:val="006B77EF"/>
    <w:rsid w:val="006B79C5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9C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7E2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16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39"/>
    <w:rsid w:val="006E32E1"/>
    <w:rsid w:val="006E3617"/>
    <w:rsid w:val="006E367B"/>
    <w:rsid w:val="006E36FB"/>
    <w:rsid w:val="006E37D5"/>
    <w:rsid w:val="006E380C"/>
    <w:rsid w:val="006E3868"/>
    <w:rsid w:val="006E3ACA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94D"/>
    <w:rsid w:val="006E5A0A"/>
    <w:rsid w:val="006E5CC1"/>
    <w:rsid w:val="006E5D19"/>
    <w:rsid w:val="006E5F24"/>
    <w:rsid w:val="006E5F36"/>
    <w:rsid w:val="006E639B"/>
    <w:rsid w:val="006E6496"/>
    <w:rsid w:val="006E688B"/>
    <w:rsid w:val="006E6A39"/>
    <w:rsid w:val="006E6D42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5B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23E"/>
    <w:rsid w:val="0071463C"/>
    <w:rsid w:val="00714694"/>
    <w:rsid w:val="00714876"/>
    <w:rsid w:val="00714A38"/>
    <w:rsid w:val="00714FE9"/>
    <w:rsid w:val="007157A5"/>
    <w:rsid w:val="007158A3"/>
    <w:rsid w:val="00715912"/>
    <w:rsid w:val="00715944"/>
    <w:rsid w:val="007159A6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AC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14B"/>
    <w:rsid w:val="00725296"/>
    <w:rsid w:val="0072553A"/>
    <w:rsid w:val="007255B7"/>
    <w:rsid w:val="007258D2"/>
    <w:rsid w:val="00725C03"/>
    <w:rsid w:val="00725FDB"/>
    <w:rsid w:val="0072608F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1AE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69F"/>
    <w:rsid w:val="00731964"/>
    <w:rsid w:val="007319ED"/>
    <w:rsid w:val="00731A07"/>
    <w:rsid w:val="00731B07"/>
    <w:rsid w:val="00731B2C"/>
    <w:rsid w:val="00731CA5"/>
    <w:rsid w:val="007324C6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22C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B63"/>
    <w:rsid w:val="00736D14"/>
    <w:rsid w:val="00736D20"/>
    <w:rsid w:val="00737096"/>
    <w:rsid w:val="00737405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6ED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34"/>
    <w:rsid w:val="007477BA"/>
    <w:rsid w:val="00747AF0"/>
    <w:rsid w:val="00747B09"/>
    <w:rsid w:val="00747D46"/>
    <w:rsid w:val="00747DA0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C72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07C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0F89"/>
    <w:rsid w:val="00771681"/>
    <w:rsid w:val="007718A3"/>
    <w:rsid w:val="0077208B"/>
    <w:rsid w:val="0077236C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0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6E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6CF"/>
    <w:rsid w:val="00781949"/>
    <w:rsid w:val="00781965"/>
    <w:rsid w:val="007820D6"/>
    <w:rsid w:val="00782265"/>
    <w:rsid w:val="0078226A"/>
    <w:rsid w:val="007822EB"/>
    <w:rsid w:val="0078240F"/>
    <w:rsid w:val="007825C8"/>
    <w:rsid w:val="007826B1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DA0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3C"/>
    <w:rsid w:val="007944FB"/>
    <w:rsid w:val="0079453E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86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24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B7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5DF"/>
    <w:rsid w:val="007B77F7"/>
    <w:rsid w:val="007B7899"/>
    <w:rsid w:val="007B78EC"/>
    <w:rsid w:val="007B79CB"/>
    <w:rsid w:val="007B7AC9"/>
    <w:rsid w:val="007B7F42"/>
    <w:rsid w:val="007C0088"/>
    <w:rsid w:val="007C015E"/>
    <w:rsid w:val="007C051D"/>
    <w:rsid w:val="007C0688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4A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15B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713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3F2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9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83"/>
    <w:rsid w:val="007E22AE"/>
    <w:rsid w:val="007E235F"/>
    <w:rsid w:val="007E2868"/>
    <w:rsid w:val="007E2927"/>
    <w:rsid w:val="007E2AA5"/>
    <w:rsid w:val="007E2B47"/>
    <w:rsid w:val="007E2B71"/>
    <w:rsid w:val="007E2BAF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693"/>
    <w:rsid w:val="007E7797"/>
    <w:rsid w:val="007E7C26"/>
    <w:rsid w:val="007F029D"/>
    <w:rsid w:val="007F03D3"/>
    <w:rsid w:val="007F068F"/>
    <w:rsid w:val="007F0B26"/>
    <w:rsid w:val="007F118F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4F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B7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BBC"/>
    <w:rsid w:val="00804DAC"/>
    <w:rsid w:val="00804E5E"/>
    <w:rsid w:val="00804E87"/>
    <w:rsid w:val="00804EC1"/>
    <w:rsid w:val="00804F63"/>
    <w:rsid w:val="00804FBB"/>
    <w:rsid w:val="00805048"/>
    <w:rsid w:val="008051AD"/>
    <w:rsid w:val="008051B2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76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99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040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912"/>
    <w:rsid w:val="00821A04"/>
    <w:rsid w:val="00821A83"/>
    <w:rsid w:val="00821F4D"/>
    <w:rsid w:val="008222A3"/>
    <w:rsid w:val="00822513"/>
    <w:rsid w:val="00822552"/>
    <w:rsid w:val="008226AA"/>
    <w:rsid w:val="0082276A"/>
    <w:rsid w:val="008229BD"/>
    <w:rsid w:val="00822A83"/>
    <w:rsid w:val="00823099"/>
    <w:rsid w:val="00823180"/>
    <w:rsid w:val="008231CA"/>
    <w:rsid w:val="0082383A"/>
    <w:rsid w:val="008238A9"/>
    <w:rsid w:val="008240B0"/>
    <w:rsid w:val="008240D1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993"/>
    <w:rsid w:val="00824ABE"/>
    <w:rsid w:val="00824B65"/>
    <w:rsid w:val="00824C10"/>
    <w:rsid w:val="00824C53"/>
    <w:rsid w:val="00824D2A"/>
    <w:rsid w:val="00824F99"/>
    <w:rsid w:val="00825003"/>
    <w:rsid w:val="0082536B"/>
    <w:rsid w:val="008259F5"/>
    <w:rsid w:val="00825C49"/>
    <w:rsid w:val="00825DE9"/>
    <w:rsid w:val="00825FE1"/>
    <w:rsid w:val="008263FC"/>
    <w:rsid w:val="008264A3"/>
    <w:rsid w:val="008267EF"/>
    <w:rsid w:val="00826A21"/>
    <w:rsid w:val="00826AF3"/>
    <w:rsid w:val="00826E6B"/>
    <w:rsid w:val="00827002"/>
    <w:rsid w:val="0082725A"/>
    <w:rsid w:val="00827278"/>
    <w:rsid w:val="008272A6"/>
    <w:rsid w:val="008274F3"/>
    <w:rsid w:val="00827575"/>
    <w:rsid w:val="008275E4"/>
    <w:rsid w:val="00827755"/>
    <w:rsid w:val="008278C4"/>
    <w:rsid w:val="008279E6"/>
    <w:rsid w:val="00827F68"/>
    <w:rsid w:val="00830211"/>
    <w:rsid w:val="0083027B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5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4E"/>
    <w:rsid w:val="008341C0"/>
    <w:rsid w:val="00834639"/>
    <w:rsid w:val="008349A3"/>
    <w:rsid w:val="008349F9"/>
    <w:rsid w:val="00834AB2"/>
    <w:rsid w:val="00834AC0"/>
    <w:rsid w:val="00835180"/>
    <w:rsid w:val="008356D6"/>
    <w:rsid w:val="00835735"/>
    <w:rsid w:val="0083584B"/>
    <w:rsid w:val="0083592A"/>
    <w:rsid w:val="00835972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39F"/>
    <w:rsid w:val="00837993"/>
    <w:rsid w:val="00837AA5"/>
    <w:rsid w:val="00837AE2"/>
    <w:rsid w:val="0084009E"/>
    <w:rsid w:val="008402AD"/>
    <w:rsid w:val="0084041A"/>
    <w:rsid w:val="0084048C"/>
    <w:rsid w:val="0084078A"/>
    <w:rsid w:val="0084182C"/>
    <w:rsid w:val="00841A53"/>
    <w:rsid w:val="00841B90"/>
    <w:rsid w:val="00841F6A"/>
    <w:rsid w:val="00842227"/>
    <w:rsid w:val="00842599"/>
    <w:rsid w:val="00842851"/>
    <w:rsid w:val="00842C8C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EE4"/>
    <w:rsid w:val="00845FA4"/>
    <w:rsid w:val="008461F1"/>
    <w:rsid w:val="00846244"/>
    <w:rsid w:val="0084627F"/>
    <w:rsid w:val="008464F0"/>
    <w:rsid w:val="008465CB"/>
    <w:rsid w:val="00846936"/>
    <w:rsid w:val="00846A26"/>
    <w:rsid w:val="00846AF9"/>
    <w:rsid w:val="00846BEB"/>
    <w:rsid w:val="00846CB9"/>
    <w:rsid w:val="00846DDF"/>
    <w:rsid w:val="00846FFB"/>
    <w:rsid w:val="00847151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A3A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20C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63"/>
    <w:rsid w:val="00855F8F"/>
    <w:rsid w:val="008562A0"/>
    <w:rsid w:val="00856323"/>
    <w:rsid w:val="00856461"/>
    <w:rsid w:val="008565DF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59F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37A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28"/>
    <w:rsid w:val="00876137"/>
    <w:rsid w:val="0087617D"/>
    <w:rsid w:val="008762F3"/>
    <w:rsid w:val="00876303"/>
    <w:rsid w:val="00876478"/>
    <w:rsid w:val="00876890"/>
    <w:rsid w:val="00876891"/>
    <w:rsid w:val="00876A3E"/>
    <w:rsid w:val="00876C29"/>
    <w:rsid w:val="00876C8D"/>
    <w:rsid w:val="00876E64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0A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29F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B03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AE9"/>
    <w:rsid w:val="00886F3E"/>
    <w:rsid w:val="00887156"/>
    <w:rsid w:val="0088723B"/>
    <w:rsid w:val="00887497"/>
    <w:rsid w:val="008874D7"/>
    <w:rsid w:val="00887634"/>
    <w:rsid w:val="008878A6"/>
    <w:rsid w:val="00887A62"/>
    <w:rsid w:val="00887AFC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3"/>
    <w:rsid w:val="00895198"/>
    <w:rsid w:val="008951A8"/>
    <w:rsid w:val="00895215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750"/>
    <w:rsid w:val="008A3ADF"/>
    <w:rsid w:val="008A4577"/>
    <w:rsid w:val="008A4845"/>
    <w:rsid w:val="008A4BCC"/>
    <w:rsid w:val="008A4C32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06E"/>
    <w:rsid w:val="008A7294"/>
    <w:rsid w:val="008A7873"/>
    <w:rsid w:val="008A7C56"/>
    <w:rsid w:val="008A7CDF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C72"/>
    <w:rsid w:val="008B2C75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885"/>
    <w:rsid w:val="008B49CB"/>
    <w:rsid w:val="008B49E8"/>
    <w:rsid w:val="008B4E9B"/>
    <w:rsid w:val="008B504E"/>
    <w:rsid w:val="008B5451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446"/>
    <w:rsid w:val="008C0509"/>
    <w:rsid w:val="008C069E"/>
    <w:rsid w:val="008C07ED"/>
    <w:rsid w:val="008C09AE"/>
    <w:rsid w:val="008C10DA"/>
    <w:rsid w:val="008C1336"/>
    <w:rsid w:val="008C13A4"/>
    <w:rsid w:val="008C15DF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3CEC"/>
    <w:rsid w:val="008C4014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EE1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B4D"/>
    <w:rsid w:val="008D0CF4"/>
    <w:rsid w:val="008D10C1"/>
    <w:rsid w:val="008D15A0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D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26F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D7F42"/>
    <w:rsid w:val="008E02F5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84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9EE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95D"/>
    <w:rsid w:val="008F1A3B"/>
    <w:rsid w:val="008F1ACD"/>
    <w:rsid w:val="008F1EC6"/>
    <w:rsid w:val="008F226D"/>
    <w:rsid w:val="008F22DA"/>
    <w:rsid w:val="008F23AF"/>
    <w:rsid w:val="008F2442"/>
    <w:rsid w:val="008F2553"/>
    <w:rsid w:val="008F28DA"/>
    <w:rsid w:val="008F29A7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07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4FB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0DE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6F9"/>
    <w:rsid w:val="00920AE6"/>
    <w:rsid w:val="00920B21"/>
    <w:rsid w:val="00920B63"/>
    <w:rsid w:val="009211CD"/>
    <w:rsid w:val="0092131F"/>
    <w:rsid w:val="009214E4"/>
    <w:rsid w:val="00921502"/>
    <w:rsid w:val="00921695"/>
    <w:rsid w:val="00921BFD"/>
    <w:rsid w:val="00921CCE"/>
    <w:rsid w:val="00921D22"/>
    <w:rsid w:val="00922101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2D0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75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10F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57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5B1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810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116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6EF0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156"/>
    <w:rsid w:val="00950813"/>
    <w:rsid w:val="009509AF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53E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E92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75E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311"/>
    <w:rsid w:val="009628CF"/>
    <w:rsid w:val="00962A43"/>
    <w:rsid w:val="00962B3B"/>
    <w:rsid w:val="00962BE0"/>
    <w:rsid w:val="00962D76"/>
    <w:rsid w:val="00962E7A"/>
    <w:rsid w:val="0096307C"/>
    <w:rsid w:val="009633CD"/>
    <w:rsid w:val="0096346D"/>
    <w:rsid w:val="009637C1"/>
    <w:rsid w:val="009639E5"/>
    <w:rsid w:val="00963A3D"/>
    <w:rsid w:val="00963EC5"/>
    <w:rsid w:val="00963FA4"/>
    <w:rsid w:val="009642A8"/>
    <w:rsid w:val="0096451C"/>
    <w:rsid w:val="0096453D"/>
    <w:rsid w:val="00964583"/>
    <w:rsid w:val="00964656"/>
    <w:rsid w:val="00964697"/>
    <w:rsid w:val="00964B85"/>
    <w:rsid w:val="00964C42"/>
    <w:rsid w:val="00964C73"/>
    <w:rsid w:val="009652A6"/>
    <w:rsid w:val="00965601"/>
    <w:rsid w:val="009656C5"/>
    <w:rsid w:val="00965DC9"/>
    <w:rsid w:val="00966431"/>
    <w:rsid w:val="009666C5"/>
    <w:rsid w:val="009668E4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9E1"/>
    <w:rsid w:val="00970BDC"/>
    <w:rsid w:val="00970CA6"/>
    <w:rsid w:val="00970CE1"/>
    <w:rsid w:val="00970EBC"/>
    <w:rsid w:val="009710DC"/>
    <w:rsid w:val="00971314"/>
    <w:rsid w:val="0097133E"/>
    <w:rsid w:val="009716AA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54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2"/>
    <w:rsid w:val="0098157D"/>
    <w:rsid w:val="009816B4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A6A"/>
    <w:rsid w:val="00983C32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F8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6F4"/>
    <w:rsid w:val="0099175F"/>
    <w:rsid w:val="009917E1"/>
    <w:rsid w:val="00991B0B"/>
    <w:rsid w:val="00991C35"/>
    <w:rsid w:val="00991F55"/>
    <w:rsid w:val="0099203D"/>
    <w:rsid w:val="009921E1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2EC"/>
    <w:rsid w:val="009A373F"/>
    <w:rsid w:val="009A3870"/>
    <w:rsid w:val="009A396E"/>
    <w:rsid w:val="009A3BFA"/>
    <w:rsid w:val="009A403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D52"/>
    <w:rsid w:val="009A4FF5"/>
    <w:rsid w:val="009A5305"/>
    <w:rsid w:val="009A5360"/>
    <w:rsid w:val="009A592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300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D2"/>
    <w:rsid w:val="009D0278"/>
    <w:rsid w:val="009D07E9"/>
    <w:rsid w:val="009D09E5"/>
    <w:rsid w:val="009D0AC4"/>
    <w:rsid w:val="009D0B2B"/>
    <w:rsid w:val="009D0D4F"/>
    <w:rsid w:val="009D0FD7"/>
    <w:rsid w:val="009D12C6"/>
    <w:rsid w:val="009D15EC"/>
    <w:rsid w:val="009D1AB9"/>
    <w:rsid w:val="009D1C08"/>
    <w:rsid w:val="009D1EE6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47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1C7A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7D6"/>
    <w:rsid w:val="009E395C"/>
    <w:rsid w:val="009E3AAD"/>
    <w:rsid w:val="009E3E2E"/>
    <w:rsid w:val="009E3EB0"/>
    <w:rsid w:val="009E3F7F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36A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56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7AA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85"/>
    <w:rsid w:val="00A02FC7"/>
    <w:rsid w:val="00A03110"/>
    <w:rsid w:val="00A03598"/>
    <w:rsid w:val="00A0365B"/>
    <w:rsid w:val="00A036F8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841"/>
    <w:rsid w:val="00A12AA6"/>
    <w:rsid w:val="00A12AE9"/>
    <w:rsid w:val="00A12DA5"/>
    <w:rsid w:val="00A12E83"/>
    <w:rsid w:val="00A12F05"/>
    <w:rsid w:val="00A1305E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A5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87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2F"/>
    <w:rsid w:val="00A3046F"/>
    <w:rsid w:val="00A30A96"/>
    <w:rsid w:val="00A30C97"/>
    <w:rsid w:val="00A30EDB"/>
    <w:rsid w:val="00A30F72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421"/>
    <w:rsid w:val="00A325F9"/>
    <w:rsid w:val="00A329C9"/>
    <w:rsid w:val="00A32C80"/>
    <w:rsid w:val="00A32D76"/>
    <w:rsid w:val="00A330D8"/>
    <w:rsid w:val="00A33226"/>
    <w:rsid w:val="00A333D4"/>
    <w:rsid w:val="00A333E9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600"/>
    <w:rsid w:val="00A35CB0"/>
    <w:rsid w:val="00A35DAF"/>
    <w:rsid w:val="00A35DFF"/>
    <w:rsid w:val="00A35F48"/>
    <w:rsid w:val="00A3614B"/>
    <w:rsid w:val="00A361DD"/>
    <w:rsid w:val="00A36564"/>
    <w:rsid w:val="00A36580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48A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3B97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4E8"/>
    <w:rsid w:val="00A55648"/>
    <w:rsid w:val="00A55686"/>
    <w:rsid w:val="00A55962"/>
    <w:rsid w:val="00A55AB3"/>
    <w:rsid w:val="00A55C0E"/>
    <w:rsid w:val="00A55F85"/>
    <w:rsid w:val="00A55FBF"/>
    <w:rsid w:val="00A55FC3"/>
    <w:rsid w:val="00A5606A"/>
    <w:rsid w:val="00A56088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1EB"/>
    <w:rsid w:val="00A60725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5CD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78A"/>
    <w:rsid w:val="00A65A23"/>
    <w:rsid w:val="00A65F55"/>
    <w:rsid w:val="00A66069"/>
    <w:rsid w:val="00A660FF"/>
    <w:rsid w:val="00A66943"/>
    <w:rsid w:val="00A66AFB"/>
    <w:rsid w:val="00A66CAE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C5B"/>
    <w:rsid w:val="00A71E21"/>
    <w:rsid w:val="00A722EA"/>
    <w:rsid w:val="00A728D6"/>
    <w:rsid w:val="00A72AB0"/>
    <w:rsid w:val="00A72BC8"/>
    <w:rsid w:val="00A72C2F"/>
    <w:rsid w:val="00A72C7E"/>
    <w:rsid w:val="00A72E11"/>
    <w:rsid w:val="00A72F4B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37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27F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425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677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CD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C40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E27"/>
    <w:rsid w:val="00A97E53"/>
    <w:rsid w:val="00A97FE4"/>
    <w:rsid w:val="00AA001C"/>
    <w:rsid w:val="00AA0048"/>
    <w:rsid w:val="00AA033F"/>
    <w:rsid w:val="00AA04D8"/>
    <w:rsid w:val="00AA0567"/>
    <w:rsid w:val="00AA0631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4AC"/>
    <w:rsid w:val="00AA26F7"/>
    <w:rsid w:val="00AA2730"/>
    <w:rsid w:val="00AA2954"/>
    <w:rsid w:val="00AA2A27"/>
    <w:rsid w:val="00AA3117"/>
    <w:rsid w:val="00AA32A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359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74"/>
    <w:rsid w:val="00AC229F"/>
    <w:rsid w:val="00AC22B7"/>
    <w:rsid w:val="00AC2496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819"/>
    <w:rsid w:val="00AC4A28"/>
    <w:rsid w:val="00AC4D37"/>
    <w:rsid w:val="00AC5151"/>
    <w:rsid w:val="00AC56F2"/>
    <w:rsid w:val="00AC58B4"/>
    <w:rsid w:val="00AC5B12"/>
    <w:rsid w:val="00AC5C69"/>
    <w:rsid w:val="00AC5D37"/>
    <w:rsid w:val="00AC5EF6"/>
    <w:rsid w:val="00AC6061"/>
    <w:rsid w:val="00AC61CD"/>
    <w:rsid w:val="00AC6512"/>
    <w:rsid w:val="00AC6759"/>
    <w:rsid w:val="00AC6C3A"/>
    <w:rsid w:val="00AC6D33"/>
    <w:rsid w:val="00AC6EB0"/>
    <w:rsid w:val="00AC7012"/>
    <w:rsid w:val="00AC70DB"/>
    <w:rsid w:val="00AC749B"/>
    <w:rsid w:val="00AC782C"/>
    <w:rsid w:val="00AD024C"/>
    <w:rsid w:val="00AD028F"/>
    <w:rsid w:val="00AD032F"/>
    <w:rsid w:val="00AD0895"/>
    <w:rsid w:val="00AD0C06"/>
    <w:rsid w:val="00AD0D90"/>
    <w:rsid w:val="00AD0DFA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B4E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70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08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6F6"/>
    <w:rsid w:val="00AF791F"/>
    <w:rsid w:val="00AF79C5"/>
    <w:rsid w:val="00AF7B5D"/>
    <w:rsid w:val="00AF7EC1"/>
    <w:rsid w:val="00AF7FB0"/>
    <w:rsid w:val="00B0003F"/>
    <w:rsid w:val="00B0006B"/>
    <w:rsid w:val="00B001E6"/>
    <w:rsid w:val="00B002E0"/>
    <w:rsid w:val="00B00303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2225"/>
    <w:rsid w:val="00B02320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89E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7A6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ADB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61D"/>
    <w:rsid w:val="00B15781"/>
    <w:rsid w:val="00B15921"/>
    <w:rsid w:val="00B15A26"/>
    <w:rsid w:val="00B15E36"/>
    <w:rsid w:val="00B15F78"/>
    <w:rsid w:val="00B161BB"/>
    <w:rsid w:val="00B1654A"/>
    <w:rsid w:val="00B16B24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B6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7F"/>
    <w:rsid w:val="00B31092"/>
    <w:rsid w:val="00B3136E"/>
    <w:rsid w:val="00B315EB"/>
    <w:rsid w:val="00B317B0"/>
    <w:rsid w:val="00B3197B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2F4C"/>
    <w:rsid w:val="00B335F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25B"/>
    <w:rsid w:val="00B363FB"/>
    <w:rsid w:val="00B36669"/>
    <w:rsid w:val="00B36672"/>
    <w:rsid w:val="00B36683"/>
    <w:rsid w:val="00B36762"/>
    <w:rsid w:val="00B36781"/>
    <w:rsid w:val="00B3684C"/>
    <w:rsid w:val="00B368BC"/>
    <w:rsid w:val="00B368E9"/>
    <w:rsid w:val="00B36A0E"/>
    <w:rsid w:val="00B36AB7"/>
    <w:rsid w:val="00B36C0A"/>
    <w:rsid w:val="00B36F35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212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3BD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AD7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1BE"/>
    <w:rsid w:val="00B53267"/>
    <w:rsid w:val="00B5331F"/>
    <w:rsid w:val="00B53337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17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D61"/>
    <w:rsid w:val="00B63FB5"/>
    <w:rsid w:val="00B64011"/>
    <w:rsid w:val="00B64423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A0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CDA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672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90D"/>
    <w:rsid w:val="00B77D00"/>
    <w:rsid w:val="00B77E36"/>
    <w:rsid w:val="00B801A2"/>
    <w:rsid w:val="00B801AA"/>
    <w:rsid w:val="00B8020E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89B"/>
    <w:rsid w:val="00B83D8F"/>
    <w:rsid w:val="00B84099"/>
    <w:rsid w:val="00B842DC"/>
    <w:rsid w:val="00B84464"/>
    <w:rsid w:val="00B84487"/>
    <w:rsid w:val="00B84754"/>
    <w:rsid w:val="00B847E3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32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4"/>
    <w:rsid w:val="00B90FFF"/>
    <w:rsid w:val="00B910E8"/>
    <w:rsid w:val="00B91115"/>
    <w:rsid w:val="00B91277"/>
    <w:rsid w:val="00B91378"/>
    <w:rsid w:val="00B915BF"/>
    <w:rsid w:val="00B917D9"/>
    <w:rsid w:val="00B919BA"/>
    <w:rsid w:val="00B91BC8"/>
    <w:rsid w:val="00B91D9F"/>
    <w:rsid w:val="00B92007"/>
    <w:rsid w:val="00B92015"/>
    <w:rsid w:val="00B922D7"/>
    <w:rsid w:val="00B92357"/>
    <w:rsid w:val="00B923B3"/>
    <w:rsid w:val="00B92430"/>
    <w:rsid w:val="00B925E4"/>
    <w:rsid w:val="00B92633"/>
    <w:rsid w:val="00B92A19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4DED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6F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A85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2FC"/>
    <w:rsid w:val="00BB2531"/>
    <w:rsid w:val="00BB27D6"/>
    <w:rsid w:val="00BB2B2A"/>
    <w:rsid w:val="00BB2C12"/>
    <w:rsid w:val="00BB2CF4"/>
    <w:rsid w:val="00BB2EA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806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9B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981"/>
    <w:rsid w:val="00BD4B61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F2"/>
    <w:rsid w:val="00BE7268"/>
    <w:rsid w:val="00BE752A"/>
    <w:rsid w:val="00BE77B0"/>
    <w:rsid w:val="00BE7F63"/>
    <w:rsid w:val="00BF0087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A7E"/>
    <w:rsid w:val="00BF1BFB"/>
    <w:rsid w:val="00BF1F54"/>
    <w:rsid w:val="00BF2097"/>
    <w:rsid w:val="00BF21F7"/>
    <w:rsid w:val="00BF282F"/>
    <w:rsid w:val="00BF29BE"/>
    <w:rsid w:val="00BF2C77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521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788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2DD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266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6B4D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1EB5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7CB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C0"/>
    <w:rsid w:val="00C37693"/>
    <w:rsid w:val="00C3772E"/>
    <w:rsid w:val="00C37830"/>
    <w:rsid w:val="00C3796F"/>
    <w:rsid w:val="00C37D15"/>
    <w:rsid w:val="00C37D5E"/>
    <w:rsid w:val="00C40619"/>
    <w:rsid w:val="00C40628"/>
    <w:rsid w:val="00C408E5"/>
    <w:rsid w:val="00C409D5"/>
    <w:rsid w:val="00C40D9A"/>
    <w:rsid w:val="00C40E3F"/>
    <w:rsid w:val="00C40FFB"/>
    <w:rsid w:val="00C41214"/>
    <w:rsid w:val="00C413C2"/>
    <w:rsid w:val="00C417C5"/>
    <w:rsid w:val="00C418DE"/>
    <w:rsid w:val="00C41AFB"/>
    <w:rsid w:val="00C41FD1"/>
    <w:rsid w:val="00C42065"/>
    <w:rsid w:val="00C4208A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ABC"/>
    <w:rsid w:val="00C46B50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8A6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63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A6D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346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09A"/>
    <w:rsid w:val="00C72188"/>
    <w:rsid w:val="00C72A78"/>
    <w:rsid w:val="00C72C29"/>
    <w:rsid w:val="00C72C34"/>
    <w:rsid w:val="00C72E43"/>
    <w:rsid w:val="00C72F64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2CA"/>
    <w:rsid w:val="00C77529"/>
    <w:rsid w:val="00C7775F"/>
    <w:rsid w:val="00C778DD"/>
    <w:rsid w:val="00C778FB"/>
    <w:rsid w:val="00C779E7"/>
    <w:rsid w:val="00C77B62"/>
    <w:rsid w:val="00C8009E"/>
    <w:rsid w:val="00C80168"/>
    <w:rsid w:val="00C8025A"/>
    <w:rsid w:val="00C802A1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576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18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6BC9"/>
    <w:rsid w:val="00C96D89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3C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3C"/>
    <w:rsid w:val="00CA55FE"/>
    <w:rsid w:val="00CA5709"/>
    <w:rsid w:val="00CA589B"/>
    <w:rsid w:val="00CA5964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496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BF6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6F4"/>
    <w:rsid w:val="00CB4772"/>
    <w:rsid w:val="00CB4D18"/>
    <w:rsid w:val="00CB4F87"/>
    <w:rsid w:val="00CB4FB2"/>
    <w:rsid w:val="00CB5154"/>
    <w:rsid w:val="00CB5264"/>
    <w:rsid w:val="00CB55B5"/>
    <w:rsid w:val="00CB55BC"/>
    <w:rsid w:val="00CB58CB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524"/>
    <w:rsid w:val="00CC56AD"/>
    <w:rsid w:val="00CC56B5"/>
    <w:rsid w:val="00CC5AB8"/>
    <w:rsid w:val="00CC5CE3"/>
    <w:rsid w:val="00CC5D0B"/>
    <w:rsid w:val="00CC5DFB"/>
    <w:rsid w:val="00CC5F9F"/>
    <w:rsid w:val="00CC63B8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0E"/>
    <w:rsid w:val="00CD2977"/>
    <w:rsid w:val="00CD2A22"/>
    <w:rsid w:val="00CD2A7C"/>
    <w:rsid w:val="00CD2D1C"/>
    <w:rsid w:val="00CD2E78"/>
    <w:rsid w:val="00CD2FE2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4E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2DC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2F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00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687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6F42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26A"/>
    <w:rsid w:val="00D124F4"/>
    <w:rsid w:val="00D12673"/>
    <w:rsid w:val="00D1270F"/>
    <w:rsid w:val="00D12736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3EE"/>
    <w:rsid w:val="00D14859"/>
    <w:rsid w:val="00D14ACF"/>
    <w:rsid w:val="00D14BCC"/>
    <w:rsid w:val="00D14C4B"/>
    <w:rsid w:val="00D1527F"/>
    <w:rsid w:val="00D1574F"/>
    <w:rsid w:val="00D158B2"/>
    <w:rsid w:val="00D1598B"/>
    <w:rsid w:val="00D15FCF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60B"/>
    <w:rsid w:val="00D26615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27EC1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70F"/>
    <w:rsid w:val="00D31D9F"/>
    <w:rsid w:val="00D31E5F"/>
    <w:rsid w:val="00D324C3"/>
    <w:rsid w:val="00D3265C"/>
    <w:rsid w:val="00D32737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91D"/>
    <w:rsid w:val="00D40AF0"/>
    <w:rsid w:val="00D412E5"/>
    <w:rsid w:val="00D413A8"/>
    <w:rsid w:val="00D41408"/>
    <w:rsid w:val="00D41DB8"/>
    <w:rsid w:val="00D41DCA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03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5E92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82E"/>
    <w:rsid w:val="00D558AB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0CD"/>
    <w:rsid w:val="00D64562"/>
    <w:rsid w:val="00D64A06"/>
    <w:rsid w:val="00D64C36"/>
    <w:rsid w:val="00D65150"/>
    <w:rsid w:val="00D6515C"/>
    <w:rsid w:val="00D6534E"/>
    <w:rsid w:val="00D6545B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759"/>
    <w:rsid w:val="00D809E6"/>
    <w:rsid w:val="00D80DC2"/>
    <w:rsid w:val="00D80E7C"/>
    <w:rsid w:val="00D80E7F"/>
    <w:rsid w:val="00D80FA3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72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D12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0FC0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4C04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710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60D"/>
    <w:rsid w:val="00DA779D"/>
    <w:rsid w:val="00DA78A5"/>
    <w:rsid w:val="00DA7D2E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048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3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1E2"/>
    <w:rsid w:val="00DD1277"/>
    <w:rsid w:val="00DD12F2"/>
    <w:rsid w:val="00DD1621"/>
    <w:rsid w:val="00DD1A47"/>
    <w:rsid w:val="00DD1A7D"/>
    <w:rsid w:val="00DD1FDC"/>
    <w:rsid w:val="00DD2378"/>
    <w:rsid w:val="00DD245E"/>
    <w:rsid w:val="00DD2564"/>
    <w:rsid w:val="00DD27BB"/>
    <w:rsid w:val="00DD2833"/>
    <w:rsid w:val="00DD2C43"/>
    <w:rsid w:val="00DD3171"/>
    <w:rsid w:val="00DD31EB"/>
    <w:rsid w:val="00DD3212"/>
    <w:rsid w:val="00DD3734"/>
    <w:rsid w:val="00DD373E"/>
    <w:rsid w:val="00DD3AC2"/>
    <w:rsid w:val="00DD3C9F"/>
    <w:rsid w:val="00DD3FEE"/>
    <w:rsid w:val="00DD413A"/>
    <w:rsid w:val="00DD4427"/>
    <w:rsid w:val="00DD47C8"/>
    <w:rsid w:val="00DD48C7"/>
    <w:rsid w:val="00DD48D9"/>
    <w:rsid w:val="00DD4904"/>
    <w:rsid w:val="00DD4B69"/>
    <w:rsid w:val="00DD5595"/>
    <w:rsid w:val="00DD580D"/>
    <w:rsid w:val="00DD5910"/>
    <w:rsid w:val="00DD591D"/>
    <w:rsid w:val="00DD5BBF"/>
    <w:rsid w:val="00DD5C0D"/>
    <w:rsid w:val="00DD5EB7"/>
    <w:rsid w:val="00DD6291"/>
    <w:rsid w:val="00DD6734"/>
    <w:rsid w:val="00DD68C2"/>
    <w:rsid w:val="00DD68C9"/>
    <w:rsid w:val="00DD6CCC"/>
    <w:rsid w:val="00DD7093"/>
    <w:rsid w:val="00DD72A8"/>
    <w:rsid w:val="00DD72F8"/>
    <w:rsid w:val="00DD7304"/>
    <w:rsid w:val="00DD731D"/>
    <w:rsid w:val="00DD74F6"/>
    <w:rsid w:val="00DD753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4DE"/>
    <w:rsid w:val="00DE061D"/>
    <w:rsid w:val="00DE062A"/>
    <w:rsid w:val="00DE06AD"/>
    <w:rsid w:val="00DE0857"/>
    <w:rsid w:val="00DE0C39"/>
    <w:rsid w:val="00DE11C5"/>
    <w:rsid w:val="00DE13D5"/>
    <w:rsid w:val="00DE1480"/>
    <w:rsid w:val="00DE158C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83B"/>
    <w:rsid w:val="00DE391B"/>
    <w:rsid w:val="00DE3F47"/>
    <w:rsid w:val="00DE447D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88F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CDF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679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456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8E7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1D45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17F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250"/>
    <w:rsid w:val="00E218BC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2FB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4FC"/>
    <w:rsid w:val="00E3057F"/>
    <w:rsid w:val="00E30620"/>
    <w:rsid w:val="00E3083F"/>
    <w:rsid w:val="00E309B6"/>
    <w:rsid w:val="00E309CA"/>
    <w:rsid w:val="00E30B38"/>
    <w:rsid w:val="00E30B45"/>
    <w:rsid w:val="00E30C59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47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BF6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34A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072"/>
    <w:rsid w:val="00E4319B"/>
    <w:rsid w:val="00E43262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701"/>
    <w:rsid w:val="00E457A8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6E2"/>
    <w:rsid w:val="00E50866"/>
    <w:rsid w:val="00E50998"/>
    <w:rsid w:val="00E509C2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EFA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05"/>
    <w:rsid w:val="00E61138"/>
    <w:rsid w:val="00E614D6"/>
    <w:rsid w:val="00E614EE"/>
    <w:rsid w:val="00E6188D"/>
    <w:rsid w:val="00E619B1"/>
    <w:rsid w:val="00E61AB2"/>
    <w:rsid w:val="00E61B5A"/>
    <w:rsid w:val="00E61B8D"/>
    <w:rsid w:val="00E61CE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91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52E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394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72"/>
    <w:rsid w:val="00E762DD"/>
    <w:rsid w:val="00E76423"/>
    <w:rsid w:val="00E766F8"/>
    <w:rsid w:val="00E767F1"/>
    <w:rsid w:val="00E767F4"/>
    <w:rsid w:val="00E7685E"/>
    <w:rsid w:val="00E76A97"/>
    <w:rsid w:val="00E76E01"/>
    <w:rsid w:val="00E77023"/>
    <w:rsid w:val="00E77025"/>
    <w:rsid w:val="00E7703D"/>
    <w:rsid w:val="00E7743B"/>
    <w:rsid w:val="00E77469"/>
    <w:rsid w:val="00E77568"/>
    <w:rsid w:val="00E778FC"/>
    <w:rsid w:val="00E77A2A"/>
    <w:rsid w:val="00E77D1A"/>
    <w:rsid w:val="00E77E3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37E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1B1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87F49"/>
    <w:rsid w:val="00E9010B"/>
    <w:rsid w:val="00E901FF"/>
    <w:rsid w:val="00E90439"/>
    <w:rsid w:val="00E9084F"/>
    <w:rsid w:val="00E90984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4F2"/>
    <w:rsid w:val="00EA2597"/>
    <w:rsid w:val="00EA2601"/>
    <w:rsid w:val="00EA26E6"/>
    <w:rsid w:val="00EA272A"/>
    <w:rsid w:val="00EA29A0"/>
    <w:rsid w:val="00EA30EC"/>
    <w:rsid w:val="00EA3166"/>
    <w:rsid w:val="00EA33B1"/>
    <w:rsid w:val="00EA3449"/>
    <w:rsid w:val="00EA3460"/>
    <w:rsid w:val="00EA38A6"/>
    <w:rsid w:val="00EA39B6"/>
    <w:rsid w:val="00EA3BAF"/>
    <w:rsid w:val="00EA3DD8"/>
    <w:rsid w:val="00EA3FCE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1F8F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D65"/>
    <w:rsid w:val="00EB4E29"/>
    <w:rsid w:val="00EB5388"/>
    <w:rsid w:val="00EB55D4"/>
    <w:rsid w:val="00EB59AA"/>
    <w:rsid w:val="00EB5C05"/>
    <w:rsid w:val="00EB5CA7"/>
    <w:rsid w:val="00EB5D89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17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7C9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183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792"/>
    <w:rsid w:val="00ED1D0B"/>
    <w:rsid w:val="00ED1E2F"/>
    <w:rsid w:val="00ED20B5"/>
    <w:rsid w:val="00ED2295"/>
    <w:rsid w:val="00ED26E5"/>
    <w:rsid w:val="00ED2752"/>
    <w:rsid w:val="00ED2AC6"/>
    <w:rsid w:val="00ED2D61"/>
    <w:rsid w:val="00ED3671"/>
    <w:rsid w:val="00ED37D8"/>
    <w:rsid w:val="00ED38DE"/>
    <w:rsid w:val="00ED3B13"/>
    <w:rsid w:val="00ED3D04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5D37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08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C48"/>
    <w:rsid w:val="00EE4DAB"/>
    <w:rsid w:val="00EE4E6E"/>
    <w:rsid w:val="00EE52C8"/>
    <w:rsid w:val="00EE52FE"/>
    <w:rsid w:val="00EE58AA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773"/>
    <w:rsid w:val="00EF39BE"/>
    <w:rsid w:val="00EF3BA0"/>
    <w:rsid w:val="00EF3C32"/>
    <w:rsid w:val="00EF3D27"/>
    <w:rsid w:val="00EF3F60"/>
    <w:rsid w:val="00EF43C3"/>
    <w:rsid w:val="00EF45F1"/>
    <w:rsid w:val="00EF4CE1"/>
    <w:rsid w:val="00EF50E7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A0A"/>
    <w:rsid w:val="00F10C5E"/>
    <w:rsid w:val="00F10E6A"/>
    <w:rsid w:val="00F11029"/>
    <w:rsid w:val="00F110E7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645"/>
    <w:rsid w:val="00F177E3"/>
    <w:rsid w:val="00F17A89"/>
    <w:rsid w:val="00F17B69"/>
    <w:rsid w:val="00F17CF5"/>
    <w:rsid w:val="00F17E63"/>
    <w:rsid w:val="00F17FF6"/>
    <w:rsid w:val="00F206EA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4E3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0E3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8C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A4A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080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0D4"/>
    <w:rsid w:val="00F3620E"/>
    <w:rsid w:val="00F3624A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0F4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CEE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BF5"/>
    <w:rsid w:val="00F51E30"/>
    <w:rsid w:val="00F51E5A"/>
    <w:rsid w:val="00F51F8A"/>
    <w:rsid w:val="00F51FAF"/>
    <w:rsid w:val="00F52193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7C0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06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965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A54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9CB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CDC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27B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0C"/>
    <w:rsid w:val="00F8478B"/>
    <w:rsid w:val="00F848D4"/>
    <w:rsid w:val="00F84E46"/>
    <w:rsid w:val="00F85129"/>
    <w:rsid w:val="00F85160"/>
    <w:rsid w:val="00F8517E"/>
    <w:rsid w:val="00F85482"/>
    <w:rsid w:val="00F85696"/>
    <w:rsid w:val="00F856B7"/>
    <w:rsid w:val="00F857BD"/>
    <w:rsid w:val="00F85976"/>
    <w:rsid w:val="00F85AC5"/>
    <w:rsid w:val="00F85AE6"/>
    <w:rsid w:val="00F85BDD"/>
    <w:rsid w:val="00F85C14"/>
    <w:rsid w:val="00F85E80"/>
    <w:rsid w:val="00F86200"/>
    <w:rsid w:val="00F86263"/>
    <w:rsid w:val="00F8631B"/>
    <w:rsid w:val="00F863A3"/>
    <w:rsid w:val="00F867B2"/>
    <w:rsid w:val="00F867D0"/>
    <w:rsid w:val="00F8696F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E87"/>
    <w:rsid w:val="00F87F3D"/>
    <w:rsid w:val="00F900F7"/>
    <w:rsid w:val="00F90238"/>
    <w:rsid w:val="00F90290"/>
    <w:rsid w:val="00F90515"/>
    <w:rsid w:val="00F9056E"/>
    <w:rsid w:val="00F908D2"/>
    <w:rsid w:val="00F90976"/>
    <w:rsid w:val="00F90EC3"/>
    <w:rsid w:val="00F91200"/>
    <w:rsid w:val="00F914AE"/>
    <w:rsid w:val="00F918B3"/>
    <w:rsid w:val="00F92025"/>
    <w:rsid w:val="00F924AC"/>
    <w:rsid w:val="00F925F8"/>
    <w:rsid w:val="00F927EB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83"/>
    <w:rsid w:val="00F94BC7"/>
    <w:rsid w:val="00F94D38"/>
    <w:rsid w:val="00F94FC1"/>
    <w:rsid w:val="00F95199"/>
    <w:rsid w:val="00F95391"/>
    <w:rsid w:val="00F955F9"/>
    <w:rsid w:val="00F95724"/>
    <w:rsid w:val="00F958C6"/>
    <w:rsid w:val="00F95A36"/>
    <w:rsid w:val="00F95AA1"/>
    <w:rsid w:val="00F95C65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BAB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49F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151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5D"/>
    <w:rsid w:val="00FA7BDF"/>
    <w:rsid w:val="00FB00C2"/>
    <w:rsid w:val="00FB0875"/>
    <w:rsid w:val="00FB0A41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2B88"/>
    <w:rsid w:val="00FB31C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3C9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3BB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50A"/>
    <w:rsid w:val="00FC580D"/>
    <w:rsid w:val="00FC5AA5"/>
    <w:rsid w:val="00FC5C8E"/>
    <w:rsid w:val="00FC5DA2"/>
    <w:rsid w:val="00FC6030"/>
    <w:rsid w:val="00FC68DE"/>
    <w:rsid w:val="00FC6995"/>
    <w:rsid w:val="00FC69A5"/>
    <w:rsid w:val="00FC6EA9"/>
    <w:rsid w:val="00FC6F16"/>
    <w:rsid w:val="00FC7158"/>
    <w:rsid w:val="00FC71E1"/>
    <w:rsid w:val="00FC7259"/>
    <w:rsid w:val="00FC73D0"/>
    <w:rsid w:val="00FC7471"/>
    <w:rsid w:val="00FC74CA"/>
    <w:rsid w:val="00FC775F"/>
    <w:rsid w:val="00FC7AE3"/>
    <w:rsid w:val="00FC7C3D"/>
    <w:rsid w:val="00FC7DD3"/>
    <w:rsid w:val="00FC7F54"/>
    <w:rsid w:val="00FD022B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011"/>
    <w:rsid w:val="00FD27E6"/>
    <w:rsid w:val="00FD2BDB"/>
    <w:rsid w:val="00FD2E59"/>
    <w:rsid w:val="00FD2F98"/>
    <w:rsid w:val="00FD2FD6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CF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402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A98"/>
    <w:rsid w:val="00FE6C5E"/>
    <w:rsid w:val="00FE6D5F"/>
    <w:rsid w:val="00FE72B3"/>
    <w:rsid w:val="00FE74F3"/>
    <w:rsid w:val="00FE7865"/>
    <w:rsid w:val="00FE7965"/>
    <w:rsid w:val="00FE79E2"/>
    <w:rsid w:val="00FE7B1F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5BA"/>
    <w:rsid w:val="00FF163B"/>
    <w:rsid w:val="00FF1694"/>
    <w:rsid w:val="00FF16EC"/>
    <w:rsid w:val="00FF1A73"/>
    <w:rsid w:val="00FF1BA9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19F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6E1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F44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27781</TotalTime>
  <Pages>2</Pages>
  <Words>433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5089</cp:revision>
  <cp:lastPrinted>2009-04-22T21:01:00Z</cp:lastPrinted>
  <dcterms:created xsi:type="dcterms:W3CDTF">2020-07-20T16:47:00Z</dcterms:created>
  <dcterms:modified xsi:type="dcterms:W3CDTF">2023-11-03T23:30:00Z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